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17" w:rsidRPr="00B17F26" w:rsidRDefault="00B75417" w:rsidP="005501B7">
      <w:pPr>
        <w:shd w:val="clear" w:color="auto" w:fill="FFFFFF"/>
        <w:jc w:val="center"/>
        <w:rPr>
          <w:color w:val="000000"/>
          <w:kern w:val="28"/>
          <w:sz w:val="28"/>
          <w:szCs w:val="28"/>
        </w:rPr>
      </w:pPr>
      <w:r w:rsidRPr="00B17F26">
        <w:rPr>
          <w:color w:val="000000"/>
          <w:kern w:val="28"/>
          <w:sz w:val="28"/>
          <w:szCs w:val="28"/>
        </w:rPr>
        <w:t>ВСЕРОССИЙСКАЯ ОЛИМПИАДА ШКОЛЬНИКОВ ПО ОБЩЕСТВОЗНАНИЮ</w:t>
      </w:r>
    </w:p>
    <w:p w:rsidR="00B75417" w:rsidRPr="001806E6" w:rsidRDefault="00B75417" w:rsidP="005501B7">
      <w:pPr>
        <w:ind w:firstLine="709"/>
        <w:jc w:val="center"/>
        <w:rPr>
          <w:b/>
          <w:bCs/>
        </w:rPr>
      </w:pPr>
      <w:r>
        <w:rPr>
          <w:b/>
          <w:bCs/>
        </w:rPr>
        <w:t>Школьный этап. 10 класс. 2021-2022 учебный год.</w:t>
      </w:r>
    </w:p>
    <w:p w:rsidR="00B75417" w:rsidRDefault="00B75417" w:rsidP="005501B7">
      <w:pPr>
        <w:jc w:val="center"/>
        <w:rPr>
          <w:b/>
          <w:bCs/>
          <w:sz w:val="22"/>
          <w:szCs w:val="22"/>
        </w:rPr>
      </w:pPr>
    </w:p>
    <w:p w:rsidR="00B75417" w:rsidRDefault="00B75417" w:rsidP="001806E6"/>
    <w:p w:rsidR="00B75417" w:rsidRPr="001F0B58" w:rsidRDefault="00B75417" w:rsidP="001806E6">
      <w:r>
        <w:t xml:space="preserve">1. </w:t>
      </w:r>
      <w:r w:rsidRPr="001806E6">
        <w:rPr>
          <w:b/>
          <w:bCs/>
          <w:i/>
          <w:iCs/>
        </w:rPr>
        <w:t>Установите ис</w:t>
      </w:r>
      <w:r>
        <w:rPr>
          <w:b/>
          <w:bCs/>
          <w:i/>
          <w:iCs/>
        </w:rPr>
        <w:t>тинность или ложность суждений(</w:t>
      </w:r>
      <w:r w:rsidRPr="001806E6">
        <w:rPr>
          <w:b/>
          <w:bCs/>
          <w:i/>
          <w:iCs/>
        </w:rPr>
        <w:t xml:space="preserve"> «ДА», «НЕТ»</w:t>
      </w:r>
      <w:r>
        <w:rPr>
          <w:b/>
          <w:bCs/>
          <w:i/>
          <w:iCs/>
        </w:rPr>
        <w:t xml:space="preserve">). </w:t>
      </w:r>
      <w:r>
        <w:t>Ответы занесите в таблицу.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>
        <w:rPr>
          <w:b/>
          <w:bCs/>
        </w:rPr>
        <w:tab/>
      </w:r>
      <w:r w:rsidRPr="001806E6">
        <w:t>1.1.</w:t>
      </w:r>
      <w:r w:rsidRPr="001F0B58">
        <w:t xml:space="preserve"> </w:t>
      </w:r>
      <w:r w:rsidRPr="001806E6">
        <w:t>Авторитет является источником власти.</w:t>
      </w:r>
    </w:p>
    <w:p w:rsidR="00B75417" w:rsidRPr="001806E6" w:rsidRDefault="00B75417" w:rsidP="001F0B58">
      <w:pPr>
        <w:widowControl w:val="0"/>
        <w:autoSpaceDE w:val="0"/>
        <w:autoSpaceDN w:val="0"/>
        <w:adjustRightInd w:val="0"/>
      </w:pPr>
      <w:r>
        <w:rPr>
          <w:b/>
          <w:bCs/>
        </w:rPr>
        <w:tab/>
      </w:r>
      <w:r w:rsidRPr="001806E6">
        <w:t>1.2. В со</w:t>
      </w:r>
      <w:r>
        <w:t>временном мире не существует больше абсолютных монархий.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>
        <w:rPr>
          <w:b/>
          <w:bCs/>
        </w:rPr>
        <w:tab/>
      </w:r>
      <w:r>
        <w:t>1.3. Основным компонентом любой социальной роли является социальная санкция, следующая в случае её невыполнения.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>
        <w:tab/>
        <w:t>1.4. Человек может играть несколько социальных ролей одновременно.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>
        <w:tab/>
        <w:t>1.5. Товарами Гиффена называются товары, спрос на которые нрастёт даже при повышении цены на них.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38"/>
        <w:gridCol w:w="1639"/>
        <w:gridCol w:w="1638"/>
        <w:gridCol w:w="1639"/>
        <w:gridCol w:w="1639"/>
      </w:tblGrid>
      <w:tr w:rsidR="00B75417">
        <w:tc>
          <w:tcPr>
            <w:tcW w:w="1638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1.1</w:t>
            </w:r>
          </w:p>
        </w:tc>
        <w:tc>
          <w:tcPr>
            <w:tcW w:w="1639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1.2</w:t>
            </w:r>
          </w:p>
        </w:tc>
        <w:tc>
          <w:tcPr>
            <w:tcW w:w="1638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1.3</w:t>
            </w:r>
          </w:p>
        </w:tc>
        <w:tc>
          <w:tcPr>
            <w:tcW w:w="1639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1.4</w:t>
            </w:r>
          </w:p>
        </w:tc>
        <w:tc>
          <w:tcPr>
            <w:tcW w:w="1639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1.5</w:t>
            </w:r>
          </w:p>
        </w:tc>
      </w:tr>
      <w:tr w:rsidR="00B75417">
        <w:tc>
          <w:tcPr>
            <w:tcW w:w="1638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39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38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39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39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EE7A7A" w:rsidRDefault="00B75417" w:rsidP="005501B7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  <w:r w:rsidRPr="00EE7A7A">
        <w:t>2.</w:t>
      </w:r>
      <w:r>
        <w:t xml:space="preserve"> </w:t>
      </w:r>
      <w:r w:rsidRPr="00EE7A7A">
        <w:rPr>
          <w:b/>
          <w:bCs/>
          <w:i/>
          <w:iCs/>
        </w:rPr>
        <w:t>Укажите верный (-верные) ответ (-ы) и занесите в таблицу: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B75417" w:rsidRPr="00602805" w:rsidRDefault="00B75417" w:rsidP="00EE7A7A">
      <w:pPr>
        <w:widowControl w:val="0"/>
        <w:autoSpaceDE w:val="0"/>
        <w:autoSpaceDN w:val="0"/>
        <w:adjustRightInd w:val="0"/>
        <w:ind w:firstLine="708"/>
        <w:rPr>
          <w:b/>
          <w:bCs/>
        </w:rPr>
      </w:pPr>
      <w:r>
        <w:t>2.1</w:t>
      </w:r>
      <w:r w:rsidRPr="00602805">
        <w:rPr>
          <w:b/>
          <w:bCs/>
        </w:rPr>
        <w:t xml:space="preserve">. </w:t>
      </w:r>
      <w:r w:rsidRPr="00EE7A7A">
        <w:rPr>
          <w:b/>
          <w:bCs/>
          <w:i/>
          <w:iCs/>
        </w:rPr>
        <w:t>Сущность проблемы "Севера" и "Юга" состоит в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а) росте культурного многообразия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б) формировании сети междун</w:t>
      </w:r>
      <w:r>
        <w:t xml:space="preserve">ародных террористических  </w:t>
      </w:r>
      <w:r w:rsidRPr="00602805">
        <w:t>организаций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в) истощении природных ресурсов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г) разрыве в уровне экономического развития регионов планеты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EE7A7A" w:rsidRDefault="00B75417" w:rsidP="00EE7A7A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2.2</w:t>
      </w:r>
      <w:r w:rsidRPr="00602805">
        <w:rPr>
          <w:b/>
          <w:bCs/>
        </w:rPr>
        <w:t xml:space="preserve">. </w:t>
      </w:r>
      <w:r w:rsidRPr="00EE7A7A">
        <w:rPr>
          <w:b/>
          <w:bCs/>
          <w:i/>
          <w:iCs/>
        </w:rPr>
        <w:t>Человек воздействует на природу: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а) его влияние не имеет последствий</w:t>
      </w:r>
      <w:r>
        <w:t>;</w:t>
      </w:r>
      <w:r>
        <w:tab/>
      </w:r>
      <w:r>
        <w:tab/>
      </w:r>
      <w:r>
        <w:tab/>
      </w:r>
      <w:r w:rsidRPr="00602805">
        <w:t>в) неблагоприятно</w:t>
      </w:r>
      <w:r>
        <w:t>;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б) благоприятно</w: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02805">
        <w:t>г) и благоприятно, и неблагоприятно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EE7A7A" w:rsidRDefault="00B75417" w:rsidP="00EE7A7A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2.3.</w:t>
      </w:r>
      <w:r w:rsidRPr="00602805">
        <w:rPr>
          <w:b/>
          <w:bCs/>
        </w:rPr>
        <w:t xml:space="preserve"> </w:t>
      </w:r>
      <w:r w:rsidRPr="00EE7A7A">
        <w:rPr>
          <w:b/>
          <w:bCs/>
          <w:i/>
          <w:iCs/>
        </w:rPr>
        <w:t>Характерной чертой индустриального общества является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а) слабость и неразвитость демократических институтов</w:t>
      </w:r>
      <w:r w:rsidRPr="00602805">
        <w:tab/>
        <w:t xml:space="preserve">   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б) преобладание коллективного сознания над индивидуальным</w:t>
      </w:r>
    </w:p>
    <w:p w:rsidR="00B75417" w:rsidRPr="00602805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в) преобладание частной формы собственности</w:t>
      </w:r>
      <w:r w:rsidRPr="00602805">
        <w:tab/>
        <w:t xml:space="preserve"> 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г) широкое использование в</w:t>
      </w:r>
      <w:r>
        <w:t>неэкономического принуждения к  труду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4B318F" w:rsidRDefault="00B75417" w:rsidP="00EE7A7A">
      <w:pPr>
        <w:widowControl w:val="0"/>
        <w:autoSpaceDE w:val="0"/>
        <w:autoSpaceDN w:val="0"/>
        <w:adjustRightInd w:val="0"/>
        <w:ind w:firstLine="708"/>
        <w:rPr>
          <w:b/>
          <w:bCs/>
        </w:rPr>
      </w:pPr>
      <w:r>
        <w:t>2.4</w:t>
      </w:r>
      <w:r w:rsidRPr="004B318F">
        <w:rPr>
          <w:b/>
          <w:bCs/>
        </w:rPr>
        <w:t xml:space="preserve">. </w:t>
      </w:r>
      <w:r w:rsidRPr="00EE7A7A">
        <w:rPr>
          <w:b/>
          <w:bCs/>
          <w:i/>
          <w:iCs/>
        </w:rPr>
        <w:t>А. Тойнби сформулировал закон: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602805">
        <w:t xml:space="preserve">    а) единства и борьбы противоположностей</w:t>
      </w:r>
      <w:r>
        <w:t>;</w:t>
      </w:r>
      <w:r>
        <w:tab/>
      </w:r>
      <w:r>
        <w:tab/>
      </w:r>
      <w:r>
        <w:tab/>
      </w:r>
      <w:r w:rsidRPr="00602805">
        <w:t>б) "вызов - ответ"</w:t>
      </w:r>
      <w:r>
        <w:t>;</w:t>
      </w:r>
      <w:r w:rsidRPr="00EE7A7A">
        <w:t xml:space="preserve"> 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>
        <w:t xml:space="preserve">    </w:t>
      </w:r>
      <w:r w:rsidRPr="00602805">
        <w:t>в) смены общественно-экономических формаций</w:t>
      </w:r>
      <w:r>
        <w:t>;</w:t>
      </w:r>
      <w:r>
        <w:tab/>
      </w:r>
      <w:r>
        <w:tab/>
      </w:r>
      <w:r w:rsidRPr="00602805">
        <w:t>г) классовой борьбы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2.5</w:t>
      </w:r>
      <w:r w:rsidRPr="000C5B6A">
        <w:rPr>
          <w:b/>
          <w:bCs/>
        </w:rPr>
        <w:t xml:space="preserve">. </w:t>
      </w:r>
      <w:r w:rsidRPr="00B17F26">
        <w:rPr>
          <w:b/>
          <w:bCs/>
          <w:i/>
          <w:iCs/>
        </w:rPr>
        <w:t xml:space="preserve">Верны ли следующие суждения о самопознании? </w:t>
      </w:r>
    </w:p>
    <w:p w:rsidR="00B75417" w:rsidRDefault="00B75417" w:rsidP="005501B7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  <w:r w:rsidRPr="00EC3966">
        <w:rPr>
          <w:b/>
          <w:bCs/>
          <w:i/>
          <w:iCs/>
        </w:rPr>
        <w:t xml:space="preserve">А. Идеальное "Я" - это представление о том, каким хотят меня видеть окружающие. </w:t>
      </w:r>
    </w:p>
    <w:p w:rsidR="00B75417" w:rsidRPr="00EC3966" w:rsidRDefault="00B75417" w:rsidP="005501B7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  <w:r w:rsidRPr="00EC3966">
        <w:rPr>
          <w:b/>
          <w:bCs/>
          <w:i/>
          <w:iCs/>
        </w:rPr>
        <w:t>Б. Неотъемлемой частью самопознания служит самооценка.</w:t>
      </w:r>
    </w:p>
    <w:p w:rsidR="00B75417" w:rsidRPr="000C5B6A" w:rsidRDefault="00B75417" w:rsidP="005501B7">
      <w:pPr>
        <w:widowControl w:val="0"/>
        <w:autoSpaceDE w:val="0"/>
        <w:autoSpaceDN w:val="0"/>
        <w:adjustRightInd w:val="0"/>
      </w:pPr>
      <w:r w:rsidRPr="000C5B6A">
        <w:t xml:space="preserve">    а) оба суждения неверны</w:t>
      </w:r>
      <w:r>
        <w:t>;</w:t>
      </w:r>
      <w:r>
        <w:tab/>
      </w:r>
      <w:r>
        <w:tab/>
      </w:r>
      <w:r>
        <w:tab/>
      </w:r>
      <w:r w:rsidRPr="00B17F26">
        <w:t xml:space="preserve"> </w:t>
      </w:r>
      <w:r w:rsidRPr="000C5B6A">
        <w:t>в) оба суждения верны</w:t>
      </w:r>
      <w:r>
        <w:t>;</w:t>
      </w:r>
    </w:p>
    <w:p w:rsidR="00B75417" w:rsidRPr="000C5B6A" w:rsidRDefault="00B75417" w:rsidP="005501B7">
      <w:pPr>
        <w:widowControl w:val="0"/>
        <w:autoSpaceDE w:val="0"/>
        <w:autoSpaceDN w:val="0"/>
        <w:adjustRightInd w:val="0"/>
      </w:pPr>
      <w:r w:rsidRPr="000C5B6A">
        <w:t xml:space="preserve">    б) верно только Б</w:t>
      </w:r>
      <w:r>
        <w:t>;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  <w:r w:rsidRPr="000C5B6A">
        <w:t>г) верно только А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2.6</w:t>
      </w:r>
      <w:r w:rsidRPr="000C5B6A">
        <w:rPr>
          <w:b/>
          <w:bCs/>
        </w:rPr>
        <w:t xml:space="preserve">. </w:t>
      </w:r>
      <w:r w:rsidRPr="00B17F26">
        <w:rPr>
          <w:b/>
          <w:bCs/>
          <w:i/>
          <w:iCs/>
        </w:rPr>
        <w:t>В познавательной деятельности в отличие от трудовой:</w:t>
      </w:r>
    </w:p>
    <w:p w:rsidR="00B75417" w:rsidRPr="000C5B6A" w:rsidRDefault="00B75417" w:rsidP="005501B7">
      <w:pPr>
        <w:widowControl w:val="0"/>
        <w:autoSpaceDE w:val="0"/>
        <w:autoSpaceDN w:val="0"/>
        <w:adjustRightInd w:val="0"/>
      </w:pPr>
      <w:r w:rsidRPr="000C5B6A">
        <w:t xml:space="preserve">    а) субъектом выступает отдельная личность</w:t>
      </w:r>
      <w:r>
        <w:t>;</w:t>
      </w:r>
      <w:r>
        <w:tab/>
      </w:r>
      <w:r w:rsidRPr="00B17F26">
        <w:t xml:space="preserve"> </w:t>
      </w:r>
      <w:r w:rsidRPr="000C5B6A">
        <w:t>в) цель состоит в получении достоверного знания</w:t>
      </w:r>
      <w:r>
        <w:t>;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0C5B6A">
        <w:t xml:space="preserve">    б) средства должны соответствовать целям</w:t>
      </w:r>
      <w:r>
        <w:t>;</w:t>
      </w:r>
      <w:r>
        <w:tab/>
        <w:t xml:space="preserve"> </w:t>
      </w:r>
      <w:r w:rsidRPr="000C5B6A">
        <w:t>г) результатом является новый продукт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2.7</w:t>
      </w:r>
      <w:r w:rsidRPr="00154931">
        <w:rPr>
          <w:b/>
          <w:bCs/>
        </w:rPr>
        <w:t xml:space="preserve">. </w:t>
      </w:r>
      <w:r w:rsidRPr="00B17F26">
        <w:rPr>
          <w:b/>
          <w:bCs/>
          <w:i/>
          <w:iCs/>
        </w:rPr>
        <w:t>Общность языка, верований, обычаев, символов присуща культуре</w:t>
      </w:r>
      <w:r>
        <w:rPr>
          <w:b/>
          <w:bCs/>
          <w:i/>
          <w:iCs/>
        </w:rPr>
        <w:t>: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531102">
        <w:t xml:space="preserve">    а) элитарной</w:t>
      </w:r>
      <w:r>
        <w:t>;</w:t>
      </w:r>
      <w:r>
        <w:tab/>
      </w:r>
      <w:r w:rsidRPr="00531102">
        <w:t>б) массовой</w:t>
      </w:r>
      <w:r>
        <w:t>;</w:t>
      </w:r>
      <w:r>
        <w:tab/>
      </w:r>
      <w:r>
        <w:tab/>
      </w:r>
      <w:r w:rsidRPr="00531102">
        <w:t>в) национальной</w:t>
      </w:r>
      <w:r>
        <w:t>;</w:t>
      </w:r>
      <w:r>
        <w:tab/>
      </w:r>
      <w:r>
        <w:tab/>
      </w:r>
      <w:r w:rsidRPr="00531102">
        <w:t>г) обыденной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</w:pPr>
      <w:r>
        <w:t>2.8</w:t>
      </w:r>
      <w:r w:rsidRPr="00154931">
        <w:rPr>
          <w:b/>
          <w:bCs/>
        </w:rPr>
        <w:t xml:space="preserve">. </w:t>
      </w:r>
      <w:r w:rsidRPr="00B17F26">
        <w:rPr>
          <w:b/>
          <w:bCs/>
          <w:i/>
          <w:iCs/>
        </w:rPr>
        <w:t xml:space="preserve">Верны ли следующие суждения о самообразовании? </w:t>
      </w:r>
      <w:r w:rsidRPr="00B17F26">
        <w:t xml:space="preserve">Самообразованием можно заниматься для: </w:t>
      </w:r>
    </w:p>
    <w:p w:rsidR="00B75417" w:rsidRPr="00EC396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 w:rsidRPr="00EC3966">
        <w:rPr>
          <w:b/>
          <w:bCs/>
          <w:i/>
          <w:iCs/>
        </w:rPr>
        <w:t xml:space="preserve">А. </w:t>
      </w:r>
      <w:r w:rsidRPr="00B17F26">
        <w:rPr>
          <w:b/>
          <w:bCs/>
          <w:i/>
          <w:iCs/>
        </w:rPr>
        <w:t>заочного приобретения образования.</w:t>
      </w:r>
      <w:r w:rsidRPr="00EC3966">
        <w:rPr>
          <w:b/>
          <w:bCs/>
          <w:i/>
          <w:iCs/>
        </w:rPr>
        <w:t xml:space="preserve">  </w:t>
      </w:r>
    </w:p>
    <w:p w:rsidR="00B75417" w:rsidRPr="00EC396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 w:rsidRPr="00EC3966">
        <w:rPr>
          <w:b/>
          <w:bCs/>
          <w:i/>
          <w:iCs/>
        </w:rPr>
        <w:t>Б. повышения индивидуального уровня культуры.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531102">
        <w:t xml:space="preserve">    а) верны оба  суждения</w:t>
      </w:r>
      <w:r>
        <w:t>;</w:t>
      </w:r>
      <w:r>
        <w:tab/>
      </w:r>
      <w:r w:rsidRPr="00531102">
        <w:t>б) оба суждения неверны</w:t>
      </w:r>
      <w:r>
        <w:t>;</w:t>
      </w:r>
      <w:r>
        <w:tab/>
      </w:r>
      <w:r w:rsidRPr="00531102">
        <w:t>в) верно только Б</w:t>
      </w:r>
      <w:r>
        <w:t>;</w:t>
      </w:r>
      <w:r>
        <w:tab/>
      </w:r>
      <w:r w:rsidRPr="00531102">
        <w:t>г) верно только А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2.9</w:t>
      </w:r>
      <w:r w:rsidRPr="002851FF">
        <w:rPr>
          <w:b/>
          <w:bCs/>
        </w:rPr>
        <w:t xml:space="preserve">. </w:t>
      </w:r>
      <w:r w:rsidRPr="00B17F26">
        <w:rPr>
          <w:b/>
          <w:bCs/>
          <w:i/>
          <w:iCs/>
        </w:rPr>
        <w:t>Целью правового государства является:</w:t>
      </w:r>
    </w:p>
    <w:p w:rsidR="00B75417" w:rsidRPr="00823812" w:rsidRDefault="00B75417" w:rsidP="005501B7">
      <w:pPr>
        <w:widowControl w:val="0"/>
        <w:autoSpaceDE w:val="0"/>
        <w:autoSpaceDN w:val="0"/>
        <w:adjustRightInd w:val="0"/>
      </w:pPr>
      <w:r w:rsidRPr="00823812">
        <w:t xml:space="preserve">    а) создание вертикали власти</w:t>
      </w:r>
      <w:r>
        <w:t>;</w:t>
      </w:r>
      <w:r>
        <w:tab/>
      </w:r>
      <w:r>
        <w:tab/>
      </w:r>
      <w:r w:rsidRPr="00B17F26">
        <w:t xml:space="preserve"> </w:t>
      </w:r>
      <w:r w:rsidRPr="00823812">
        <w:t>в) развитие механизмов, сдерживающих инфляцию</w:t>
      </w:r>
    </w:p>
    <w:p w:rsidR="00B75417" w:rsidRPr="00823812" w:rsidRDefault="00B75417" w:rsidP="005501B7">
      <w:pPr>
        <w:widowControl w:val="0"/>
        <w:autoSpaceDE w:val="0"/>
        <w:autoSpaceDN w:val="0"/>
        <w:adjustRightInd w:val="0"/>
      </w:pPr>
      <w:r w:rsidRPr="00823812">
        <w:t xml:space="preserve">    б) формиро</w:t>
      </w:r>
      <w:r>
        <w:t>вание правовой культуры общества;</w:t>
      </w:r>
      <w:r>
        <w:tab/>
      </w:r>
      <w:r w:rsidRPr="00823812">
        <w:t xml:space="preserve"> г) создание законодательной системы </w:t>
      </w:r>
    </w:p>
    <w:p w:rsidR="00B75417" w:rsidRPr="00B17F26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2.10</w:t>
      </w:r>
      <w:r w:rsidRPr="002851FF">
        <w:rPr>
          <w:b/>
          <w:bCs/>
        </w:rPr>
        <w:t xml:space="preserve">. </w:t>
      </w:r>
      <w:r w:rsidRPr="00B17F26">
        <w:rPr>
          <w:b/>
          <w:bCs/>
          <w:i/>
          <w:iCs/>
        </w:rPr>
        <w:t>Верховная власть в государстве N . передается по наследству. Какая дополнительная  позволит сделать вывод о том, что государство N.</w:t>
      </w:r>
      <w:r>
        <w:rPr>
          <w:b/>
          <w:bCs/>
          <w:i/>
          <w:iCs/>
        </w:rPr>
        <w:t xml:space="preserve"> я</w:t>
      </w:r>
      <w:r w:rsidRPr="00B17F26">
        <w:rPr>
          <w:b/>
          <w:bCs/>
          <w:i/>
          <w:iCs/>
        </w:rPr>
        <w:t>вляется абсолютной монархией?</w:t>
      </w:r>
    </w:p>
    <w:p w:rsidR="00B75417" w:rsidRPr="00823812" w:rsidRDefault="00B75417" w:rsidP="005501B7">
      <w:pPr>
        <w:widowControl w:val="0"/>
        <w:autoSpaceDE w:val="0"/>
        <w:autoSpaceDN w:val="0"/>
        <w:adjustRightInd w:val="0"/>
      </w:pPr>
      <w:r w:rsidRPr="00823812">
        <w:t xml:space="preserve">    а) парламент утверждает ежегодную сумму, выделяемую на содержание двора </w:t>
      </w:r>
    </w:p>
    <w:p w:rsidR="00B75417" w:rsidRPr="00823812" w:rsidRDefault="00B75417" w:rsidP="005501B7">
      <w:pPr>
        <w:widowControl w:val="0"/>
        <w:autoSpaceDE w:val="0"/>
        <w:autoSpaceDN w:val="0"/>
        <w:adjustRightInd w:val="0"/>
      </w:pPr>
      <w:r w:rsidRPr="00823812">
        <w:t xml:space="preserve">    б) монарх является верховным главнокомандующим</w:t>
      </w:r>
    </w:p>
    <w:p w:rsidR="00B75417" w:rsidRPr="00823812" w:rsidRDefault="00B75417" w:rsidP="005501B7">
      <w:pPr>
        <w:widowControl w:val="0"/>
        <w:autoSpaceDE w:val="0"/>
        <w:autoSpaceDN w:val="0"/>
        <w:adjustRightInd w:val="0"/>
      </w:pPr>
      <w:r w:rsidRPr="00823812">
        <w:t xml:space="preserve">    в) власть монарха  не имеет законодательных ограничений.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823812">
        <w:t xml:space="preserve">    г) монарх утверждает главу кабинета</w:t>
      </w:r>
    </w:p>
    <w:p w:rsidR="00B75417" w:rsidRPr="007734ED" w:rsidRDefault="00B75417" w:rsidP="005501B7">
      <w:pPr>
        <w:widowControl w:val="0"/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B75417" w:rsidRPr="00B17F26" w:rsidRDefault="00B75417" w:rsidP="00B17F2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2.11</w:t>
      </w:r>
      <w:r w:rsidRPr="003229DE">
        <w:rPr>
          <w:b/>
          <w:bCs/>
        </w:rPr>
        <w:t xml:space="preserve">. </w:t>
      </w:r>
      <w:r w:rsidRPr="00B17F26">
        <w:rPr>
          <w:b/>
          <w:bCs/>
          <w:i/>
          <w:iCs/>
        </w:rPr>
        <w:t xml:space="preserve">Верны ли следующие суждения о международном праве? </w:t>
      </w:r>
    </w:p>
    <w:p w:rsidR="00B75417" w:rsidRPr="00332261" w:rsidRDefault="00B75417" w:rsidP="005501B7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  <w:r w:rsidRPr="00332261">
        <w:rPr>
          <w:b/>
          <w:bCs/>
          <w:i/>
          <w:iCs/>
        </w:rPr>
        <w:t xml:space="preserve">А. Международное право - это совокупность юридических норм, регулирующих отношения между суверенными государствами. </w:t>
      </w:r>
    </w:p>
    <w:p w:rsidR="00B75417" w:rsidRPr="00332261" w:rsidRDefault="00B75417" w:rsidP="005501B7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  <w:r w:rsidRPr="00332261">
        <w:rPr>
          <w:b/>
          <w:bCs/>
          <w:i/>
          <w:iCs/>
        </w:rPr>
        <w:t>Б. Международное право это совокупность юридических норм, регулирующих правовое положение, вопросы внутреннего управления какого- либо государства, его взаимоотношения с иными субъектами.</w:t>
      </w:r>
    </w:p>
    <w:p w:rsidR="00B75417" w:rsidRPr="0077599A" w:rsidRDefault="00B75417" w:rsidP="005501B7">
      <w:pPr>
        <w:widowControl w:val="0"/>
        <w:autoSpaceDE w:val="0"/>
        <w:autoSpaceDN w:val="0"/>
        <w:adjustRightInd w:val="0"/>
      </w:pPr>
      <w:r w:rsidRPr="0077599A">
        <w:t xml:space="preserve">    а) верны оба суждения</w:t>
      </w:r>
      <w:r>
        <w:t>;</w:t>
      </w:r>
      <w:r>
        <w:tab/>
      </w:r>
      <w:r w:rsidRPr="0077599A">
        <w:t xml:space="preserve"> б) верно только Б</w:t>
      </w:r>
      <w:r>
        <w:t>;</w:t>
      </w:r>
      <w:r>
        <w:tab/>
      </w:r>
      <w:r w:rsidRPr="0077599A">
        <w:t>в) верно только А</w:t>
      </w:r>
      <w:r>
        <w:t>;</w:t>
      </w:r>
      <w:r>
        <w:tab/>
      </w:r>
      <w:r w:rsidRPr="0077599A">
        <w:t>г) оба суждения неверны</w:t>
      </w:r>
    </w:p>
    <w:p w:rsidR="00B75417" w:rsidRPr="007D6E9F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7D6E9F" w:rsidRDefault="00B75417" w:rsidP="007D6E9F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2.12</w:t>
      </w:r>
      <w:r w:rsidRPr="003229DE">
        <w:rPr>
          <w:b/>
          <w:bCs/>
        </w:rPr>
        <w:t xml:space="preserve">. </w:t>
      </w:r>
      <w:r w:rsidRPr="007D6E9F">
        <w:rPr>
          <w:b/>
          <w:bCs/>
          <w:i/>
          <w:iCs/>
        </w:rPr>
        <w:t>Гражданским правонарушением  является</w:t>
      </w:r>
    </w:p>
    <w:p w:rsidR="00B75417" w:rsidRPr="0077599A" w:rsidRDefault="00B75417" w:rsidP="005501B7">
      <w:pPr>
        <w:widowControl w:val="0"/>
        <w:autoSpaceDE w:val="0"/>
        <w:autoSpaceDN w:val="0"/>
        <w:adjustRightInd w:val="0"/>
      </w:pPr>
      <w:r w:rsidRPr="0077599A">
        <w:t xml:space="preserve">    а) продажа недоброкачественного товара в магазине</w:t>
      </w:r>
      <w:r>
        <w:t>;</w:t>
      </w:r>
      <w:r>
        <w:tab/>
      </w:r>
      <w:r w:rsidRPr="0077599A">
        <w:t>в) продажа квартиры в кредит</w:t>
      </w:r>
      <w:r>
        <w:t>;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 w:rsidRPr="0077599A">
        <w:t xml:space="preserve">    б) продажа легких наркотиков на дискотеке</w:t>
      </w:r>
      <w:r>
        <w:t>;</w:t>
      </w:r>
      <w:r>
        <w:tab/>
      </w:r>
      <w:r>
        <w:tab/>
      </w:r>
      <w:r>
        <w:tab/>
      </w:r>
      <w:r w:rsidRPr="0077599A">
        <w:t>г) забастовка шахтеров</w:t>
      </w:r>
    </w:p>
    <w:p w:rsidR="00B75417" w:rsidRPr="007D6E9F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7D6E9F" w:rsidRDefault="00B75417" w:rsidP="007D6E9F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2.13</w:t>
      </w:r>
      <w:r w:rsidRPr="008A695F">
        <w:rPr>
          <w:b/>
          <w:bCs/>
        </w:rPr>
        <w:t xml:space="preserve">. </w:t>
      </w:r>
      <w:r w:rsidRPr="007D6E9F">
        <w:rPr>
          <w:b/>
          <w:bCs/>
          <w:i/>
          <w:iCs/>
        </w:rPr>
        <w:t>Дети, молодежь, мужчины - это социальные общности, выделяемые по</w:t>
      </w:r>
    </w:p>
    <w:p w:rsidR="00B75417" w:rsidRPr="008A695F" w:rsidRDefault="00B75417" w:rsidP="005501B7">
      <w:pPr>
        <w:widowControl w:val="0"/>
        <w:autoSpaceDE w:val="0"/>
        <w:autoSpaceDN w:val="0"/>
        <w:adjustRightInd w:val="0"/>
      </w:pPr>
      <w:r w:rsidRPr="008A695F">
        <w:t xml:space="preserve">    а) профессиональному признаку</w:t>
      </w:r>
      <w:r>
        <w:t>;</w:t>
      </w:r>
      <w:r>
        <w:tab/>
      </w:r>
      <w:r>
        <w:tab/>
      </w:r>
      <w:r>
        <w:tab/>
      </w:r>
      <w:r>
        <w:tab/>
      </w:r>
      <w:r w:rsidRPr="007D6E9F">
        <w:t xml:space="preserve"> </w:t>
      </w:r>
      <w:r w:rsidRPr="008A695F">
        <w:t>в) территориальному признаку</w:t>
      </w:r>
      <w:r>
        <w:t>;</w:t>
      </w:r>
      <w:r w:rsidRPr="008A695F">
        <w:t xml:space="preserve">                          </w:t>
      </w:r>
    </w:p>
    <w:p w:rsidR="00B75417" w:rsidRPr="008A695F" w:rsidRDefault="00B75417" w:rsidP="005501B7">
      <w:pPr>
        <w:widowControl w:val="0"/>
        <w:autoSpaceDE w:val="0"/>
        <w:autoSpaceDN w:val="0"/>
        <w:adjustRightInd w:val="0"/>
      </w:pPr>
      <w:r w:rsidRPr="008A695F">
        <w:t xml:space="preserve">    б) демографическому признаку</w:t>
      </w:r>
      <w:r>
        <w:t>;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8A695F">
        <w:t xml:space="preserve">г) этническому признаку                                    </w:t>
      </w:r>
    </w:p>
    <w:p w:rsidR="00B75417" w:rsidRPr="007D6E9F" w:rsidRDefault="00B75417" w:rsidP="005501B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75417" w:rsidRPr="007D6E9F" w:rsidRDefault="00B75417" w:rsidP="007D6E9F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</w:rPr>
      </w:pPr>
      <w:r>
        <w:t>2.14</w:t>
      </w:r>
      <w:r w:rsidRPr="008A695F">
        <w:rPr>
          <w:b/>
          <w:bCs/>
        </w:rPr>
        <w:t xml:space="preserve">. </w:t>
      </w:r>
      <w:r w:rsidRPr="007D6E9F">
        <w:rPr>
          <w:b/>
          <w:bCs/>
          <w:i/>
          <w:iCs/>
        </w:rPr>
        <w:t>Социальные условия, при которых у людей различный доступ к социальным благам, называются</w:t>
      </w:r>
    </w:p>
    <w:p w:rsidR="00B75417" w:rsidRPr="008A695F" w:rsidRDefault="00B75417" w:rsidP="005501B7">
      <w:pPr>
        <w:widowControl w:val="0"/>
        <w:autoSpaceDE w:val="0"/>
        <w:autoSpaceDN w:val="0"/>
        <w:adjustRightInd w:val="0"/>
      </w:pPr>
      <w:r w:rsidRPr="008A695F">
        <w:t xml:space="preserve">    а) социальной мобильностью</w: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 w:rsidRPr="008A695F">
        <w:t xml:space="preserve">  в) социальным статусом</w:t>
      </w:r>
      <w:r>
        <w:t>;</w:t>
      </w:r>
      <w:r w:rsidRPr="008A695F">
        <w:t xml:space="preserve">                                                                                    </w:t>
      </w:r>
    </w:p>
    <w:p w:rsidR="00B75417" w:rsidRDefault="00B75417" w:rsidP="005501B7">
      <w:pPr>
        <w:widowControl w:val="0"/>
        <w:autoSpaceDE w:val="0"/>
        <w:autoSpaceDN w:val="0"/>
        <w:adjustRightInd w:val="0"/>
      </w:pPr>
      <w:r>
        <w:t xml:space="preserve">    б) социальным неравенством;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8A695F">
        <w:t>г) социальными отношениями</w:t>
      </w:r>
    </w:p>
    <w:p w:rsidR="00B75417" w:rsidRPr="007D6E9F" w:rsidRDefault="00B75417" w:rsidP="005501B7">
      <w:pPr>
        <w:jc w:val="both"/>
        <w:rPr>
          <w:sz w:val="16"/>
          <w:szCs w:val="16"/>
        </w:rPr>
      </w:pPr>
    </w:p>
    <w:p w:rsidR="00B75417" w:rsidRPr="006D79A8" w:rsidRDefault="00B75417" w:rsidP="007D6E9F">
      <w:pPr>
        <w:ind w:firstLine="70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2.15</w:t>
      </w:r>
      <w:r w:rsidRPr="006D79A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7D6E9F">
        <w:rPr>
          <w:b/>
          <w:bCs/>
          <w:i/>
          <w:iCs/>
          <w:sz w:val="22"/>
          <w:szCs w:val="22"/>
        </w:rPr>
        <w:t>На ценнике в магазине гражданин С. прочел, что понравившиеся ему брюки стоят 2500 рублей. Какая функция денег проявилась в данном примере?</w:t>
      </w:r>
    </w:p>
    <w:p w:rsidR="00B75417" w:rsidRDefault="00B75417" w:rsidP="005501B7">
      <w:pPr>
        <w:jc w:val="both"/>
        <w:rPr>
          <w:sz w:val="16"/>
          <w:szCs w:val="16"/>
        </w:rPr>
      </w:pPr>
      <w:r>
        <w:t xml:space="preserve">    </w:t>
      </w:r>
      <w:r w:rsidRPr="008A695F">
        <w:t xml:space="preserve">а) </w:t>
      </w:r>
      <w:r>
        <w:rPr>
          <w:sz w:val="22"/>
          <w:szCs w:val="22"/>
        </w:rPr>
        <w:t>средство платежа;</w:t>
      </w:r>
      <w:r>
        <w:rPr>
          <w:sz w:val="22"/>
          <w:szCs w:val="22"/>
        </w:rPr>
        <w:tab/>
      </w:r>
      <w:r w:rsidRPr="008A695F">
        <w:t xml:space="preserve">б) </w:t>
      </w:r>
      <w:r>
        <w:rPr>
          <w:sz w:val="22"/>
          <w:szCs w:val="22"/>
        </w:rPr>
        <w:t>средство обмена;</w:t>
      </w:r>
      <w:r>
        <w:rPr>
          <w:sz w:val="22"/>
          <w:szCs w:val="22"/>
        </w:rPr>
        <w:tab/>
      </w:r>
      <w:r w:rsidRPr="008A695F">
        <w:t>в)</w:t>
      </w:r>
      <w:r>
        <w:t xml:space="preserve"> </w:t>
      </w:r>
      <w:r>
        <w:rPr>
          <w:sz w:val="22"/>
          <w:szCs w:val="22"/>
        </w:rPr>
        <w:t>средство накопления;</w:t>
      </w:r>
      <w:r>
        <w:rPr>
          <w:sz w:val="22"/>
          <w:szCs w:val="22"/>
        </w:rPr>
        <w:tab/>
      </w:r>
      <w:r w:rsidRPr="008A695F">
        <w:t xml:space="preserve">г) </w:t>
      </w:r>
      <w:r w:rsidRPr="006D79A8">
        <w:rPr>
          <w:sz w:val="22"/>
          <w:szCs w:val="22"/>
        </w:rPr>
        <w:t>мера стоимости товара.</w:t>
      </w:r>
    </w:p>
    <w:p w:rsidR="00B75417" w:rsidRPr="007D6E9F" w:rsidRDefault="00B75417" w:rsidP="005501B7">
      <w:pPr>
        <w:jc w:val="both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5"/>
        <w:gridCol w:w="664"/>
        <w:gridCol w:w="664"/>
        <w:gridCol w:w="664"/>
        <w:gridCol w:w="664"/>
        <w:gridCol w:w="664"/>
        <w:gridCol w:w="664"/>
        <w:gridCol w:w="664"/>
        <w:gridCol w:w="664"/>
        <w:gridCol w:w="693"/>
        <w:gridCol w:w="693"/>
        <w:gridCol w:w="693"/>
        <w:gridCol w:w="693"/>
        <w:gridCol w:w="694"/>
        <w:gridCol w:w="694"/>
      </w:tblGrid>
      <w:tr w:rsidR="00B75417"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2.2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2.3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2.4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2.5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2.6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2.7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2.8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2.9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2.10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2.11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2.12</w:t>
            </w:r>
          </w:p>
        </w:tc>
        <w:tc>
          <w:tcPr>
            <w:tcW w:w="712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2.13</w:t>
            </w:r>
          </w:p>
        </w:tc>
        <w:tc>
          <w:tcPr>
            <w:tcW w:w="713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2.14</w:t>
            </w:r>
          </w:p>
        </w:tc>
        <w:tc>
          <w:tcPr>
            <w:tcW w:w="713" w:type="dxa"/>
          </w:tcPr>
          <w:p w:rsidR="00B75417" w:rsidRPr="00AC476D" w:rsidRDefault="00B75417" w:rsidP="00AC4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476D">
              <w:t>2.15</w:t>
            </w:r>
          </w:p>
        </w:tc>
      </w:tr>
      <w:tr w:rsidR="00B75417"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</w:tcPr>
          <w:p w:rsidR="00B75417" w:rsidRPr="00EF500D" w:rsidRDefault="00B75417" w:rsidP="00FC76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B75417" w:rsidRDefault="00B75417" w:rsidP="005501B7">
      <w:pPr>
        <w:widowControl w:val="0"/>
        <w:autoSpaceDE w:val="0"/>
        <w:autoSpaceDN w:val="0"/>
        <w:adjustRightInd w:val="0"/>
      </w:pPr>
    </w:p>
    <w:p w:rsidR="00B75417" w:rsidRDefault="00B75417" w:rsidP="00CD1E54">
      <w:pPr>
        <w:tabs>
          <w:tab w:val="left" w:pos="1080"/>
        </w:tabs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Pr="00B72E0D">
        <w:rPr>
          <w:b/>
          <w:bCs/>
          <w:color w:val="000000"/>
          <w:spacing w:val="1"/>
        </w:rPr>
        <w:t>.</w:t>
      </w:r>
      <w:r w:rsidRPr="009656F0">
        <w:rPr>
          <w:color w:val="000000"/>
          <w:spacing w:val="1"/>
        </w:rPr>
        <w:t xml:space="preserve"> </w:t>
      </w:r>
      <w:r w:rsidRPr="007D6E9F">
        <w:rPr>
          <w:b/>
          <w:bCs/>
          <w:i/>
          <w:iCs/>
          <w:color w:val="000000"/>
          <w:spacing w:val="1"/>
        </w:rPr>
        <w:t>Завершите фразу</w:t>
      </w:r>
      <w:r w:rsidRPr="009656F0">
        <w:rPr>
          <w:color w:val="000000"/>
          <w:spacing w:val="1"/>
        </w:rPr>
        <w:t>: «Знания являются результатом …</w:t>
      </w:r>
      <w:r>
        <w:rPr>
          <w:color w:val="000000"/>
          <w:spacing w:val="1"/>
        </w:rPr>
        <w:t>…</w:t>
      </w:r>
      <w:r w:rsidRPr="007734ED">
        <w:rPr>
          <w:color w:val="000000"/>
          <w:spacing w:val="1"/>
        </w:rPr>
        <w:t>...</w:t>
      </w:r>
      <w:r w:rsidRPr="009656F0">
        <w:rPr>
          <w:color w:val="000000"/>
          <w:spacing w:val="1"/>
        </w:rPr>
        <w:t xml:space="preserve"> деятельности человека, общества в </w:t>
      </w:r>
    </w:p>
    <w:p w:rsidR="00B75417" w:rsidRPr="00700282" w:rsidRDefault="00B75417" w:rsidP="00CD1E54">
      <w:pPr>
        <w:tabs>
          <w:tab w:val="left" w:pos="1080"/>
        </w:tabs>
        <w:rPr>
          <w:b/>
          <w:bCs/>
          <w:u w:val="single"/>
        </w:rPr>
      </w:pPr>
      <w:r>
        <w:rPr>
          <w:color w:val="000000"/>
          <w:spacing w:val="1"/>
        </w:rPr>
        <w:t xml:space="preserve">                                      </w:t>
      </w:r>
      <w:r w:rsidRPr="009656F0">
        <w:rPr>
          <w:color w:val="000000"/>
          <w:spacing w:val="1"/>
        </w:rPr>
        <w:t>целом».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</w:t>
      </w:r>
      <w:r w:rsidRPr="009656F0">
        <w:rPr>
          <w:color w:val="000000"/>
          <w:spacing w:val="2"/>
        </w:rPr>
        <w:t>Ответ</w:t>
      </w:r>
      <w:r>
        <w:rPr>
          <w:color w:val="000000"/>
          <w:spacing w:val="2"/>
        </w:rPr>
        <w:t xml:space="preserve">: </w:t>
      </w:r>
      <w:r>
        <w:rPr>
          <w:color w:val="000000"/>
          <w:spacing w:val="2"/>
          <w:u w:val="single"/>
        </w:rPr>
        <w:tab/>
      </w:r>
      <w:r>
        <w:rPr>
          <w:color w:val="000000"/>
          <w:spacing w:val="2"/>
          <w:u w:val="single"/>
        </w:rPr>
        <w:tab/>
      </w:r>
      <w:r>
        <w:rPr>
          <w:color w:val="000000"/>
          <w:spacing w:val="2"/>
          <w:u w:val="single"/>
        </w:rPr>
        <w:tab/>
      </w:r>
      <w:r>
        <w:rPr>
          <w:color w:val="000000"/>
          <w:spacing w:val="2"/>
          <w:u w:val="single"/>
        </w:rPr>
        <w:tab/>
      </w:r>
    </w:p>
    <w:p w:rsidR="00B75417" w:rsidRDefault="00B75417" w:rsidP="005501B7">
      <w:pPr>
        <w:rPr>
          <w:b/>
          <w:bCs/>
        </w:rPr>
      </w:pPr>
    </w:p>
    <w:p w:rsidR="00B75417" w:rsidRPr="007734ED" w:rsidRDefault="00B75417" w:rsidP="005501B7">
      <w:r>
        <w:t xml:space="preserve">4. </w:t>
      </w:r>
      <w:r w:rsidRPr="00291C47">
        <w:rPr>
          <w:b/>
          <w:bCs/>
          <w:i/>
          <w:iCs/>
        </w:rPr>
        <w:t>Восполните пробелы в приведенной ниже схеме</w:t>
      </w:r>
      <w:r>
        <w:rPr>
          <w:b/>
          <w:bCs/>
          <w:i/>
          <w:iCs/>
        </w:rPr>
        <w:t>:</w:t>
      </w:r>
    </w:p>
    <w:p w:rsidR="00B75417" w:rsidRDefault="00B75417" w:rsidP="005501B7">
      <w:r>
        <w:rPr>
          <w:noProof/>
        </w:rPr>
        <w:pict>
          <v:rect id="_x0000_s1026" style="position:absolute;margin-left:63pt;margin-top:8.45pt;width:306pt;height:36pt;z-index:251648512">
            <v:textbox style="mso-next-textbox:#_x0000_s1026">
              <w:txbxContent>
                <w:p w:rsidR="00B75417" w:rsidRDefault="00B75417" w:rsidP="0040083B">
                  <w:pPr>
                    <w:jc w:val="center"/>
                  </w:pPr>
                  <w:r>
                    <w:t>Государственная власть в РФ</w:t>
                  </w:r>
                </w:p>
              </w:txbxContent>
            </v:textbox>
          </v:rect>
        </w:pict>
      </w:r>
    </w:p>
    <w:p w:rsidR="00B75417" w:rsidRDefault="00B75417" w:rsidP="005501B7"/>
    <w:p w:rsidR="00B75417" w:rsidRDefault="00B75417" w:rsidP="005501B7"/>
    <w:p w:rsidR="00B75417" w:rsidRDefault="00B75417" w:rsidP="005501B7">
      <w:r>
        <w:rPr>
          <w:noProof/>
        </w:rPr>
        <w:pict>
          <v:line id="_x0000_s1027" style="position:absolute;z-index:251649536" from="3in,3.05pt" to="3in,16.2pt"/>
        </w:pict>
      </w:r>
    </w:p>
    <w:p w:rsidR="00B75417" w:rsidRDefault="00B75417" w:rsidP="005501B7">
      <w:r>
        <w:rPr>
          <w:noProof/>
        </w:rPr>
        <w:pict>
          <v:line id="_x0000_s1028" style="position:absolute;flip:x;z-index:251656704" from="30pt,2.4pt" to="441pt,5.45pt"/>
        </w:pict>
      </w:r>
      <w:r>
        <w:rPr>
          <w:noProof/>
        </w:rPr>
        <w:pict>
          <v:line id="_x0000_s1029" style="position:absolute;z-index:251650560" from="30.75pt,2.4pt" to="30.75pt,20.4pt"/>
        </w:pict>
      </w:r>
      <w:r>
        <w:rPr>
          <w:noProof/>
        </w:rPr>
        <w:pict>
          <v:line id="_x0000_s1030" style="position:absolute;z-index:251655680" from="151.5pt,2.4pt" to="151.5pt,20.4pt"/>
        </w:pict>
      </w:r>
      <w:r>
        <w:rPr>
          <w:noProof/>
        </w:rPr>
        <w:pict>
          <v:line id="_x0000_s1031" style="position:absolute;z-index:251657728" from="4in,2.4pt" to="4in,20.4pt"/>
        </w:pict>
      </w:r>
      <w:r>
        <w:rPr>
          <w:noProof/>
        </w:rPr>
        <w:pict>
          <v:line id="_x0000_s1032" style="position:absolute;z-index:251651584" from="441pt,2.4pt" to="441pt,20.4pt"/>
        </w:pict>
      </w:r>
    </w:p>
    <w:p w:rsidR="00B75417" w:rsidRDefault="00B75417" w:rsidP="00CD1E54">
      <w:r>
        <w:rPr>
          <w:noProof/>
        </w:rPr>
        <w:pict>
          <v:rect id="_x0000_s1033" style="position:absolute;margin-left:-15.75pt;margin-top:10.25pt;width:105.75pt;height:36pt;z-index:251652608">
            <v:textbox style="mso-next-textbox:#_x0000_s1033">
              <w:txbxContent>
                <w:p w:rsidR="00B75417" w:rsidRDefault="00B75417" w:rsidP="00CD1E54">
                  <w:pPr>
                    <w:jc w:val="right"/>
                  </w:pPr>
                  <w:r>
                    <w:t>Президент РФ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15.5pt;margin-top:6.6pt;width:90pt;height:36pt;z-index:251654656">
            <v:textbox style="mso-next-textbox:#_x0000_s1034">
              <w:txbxContent>
                <w:p w:rsidR="00B75417" w:rsidRDefault="00B75417" w:rsidP="0040083B">
                  <w:pPr>
                    <w:jc w:val="center"/>
                  </w:pPr>
                </w:p>
                <w:p w:rsidR="00B75417" w:rsidRDefault="00B75417" w:rsidP="0040083B">
                  <w:pPr>
                    <w:jc w:val="center"/>
                  </w:pPr>
                  <w:r>
                    <w:t>……</w:t>
                  </w:r>
                  <w:r>
                    <w:rPr>
                      <w:b/>
                      <w:bCs/>
                      <w:lang w:val="en-US"/>
                    </w:rPr>
                    <w:t>1</w:t>
                  </w:r>
                  <w:r>
                    <w:t>…….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243pt;margin-top:6.6pt;width:108pt;height:36pt;z-index:251658752">
            <v:textbox style="mso-next-textbox:#_x0000_s1035">
              <w:txbxContent>
                <w:p w:rsidR="00B75417" w:rsidRDefault="00B75417" w:rsidP="007D6E9F"/>
                <w:p w:rsidR="00B75417" w:rsidRPr="007D6E9F" w:rsidRDefault="00B75417" w:rsidP="007734ED">
                  <w:pPr>
                    <w:jc w:val="center"/>
                  </w:pPr>
                  <w:r>
                    <w:t>…………</w:t>
                  </w:r>
                  <w:r>
                    <w:rPr>
                      <w:b/>
                      <w:bCs/>
                      <w:lang w:val="en-US"/>
                    </w:rPr>
                    <w:t>2</w:t>
                  </w:r>
                  <w:r>
                    <w:t>……….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369pt;margin-top:6.6pt;width:96pt;height:36pt;z-index:251653632">
            <v:textbox style="mso-next-textbox:#_x0000_s1036">
              <w:txbxContent>
                <w:p w:rsidR="00B75417" w:rsidRDefault="00B75417" w:rsidP="0040083B">
                  <w:pPr>
                    <w:jc w:val="center"/>
                  </w:pPr>
                  <w:r>
                    <w:t>Суды РФ</w:t>
                  </w:r>
                </w:p>
              </w:txbxContent>
            </v:textbox>
          </v:rect>
        </w:pict>
      </w:r>
    </w:p>
    <w:p w:rsidR="00B75417" w:rsidRDefault="00B75417" w:rsidP="005501B7"/>
    <w:p w:rsidR="00B75417" w:rsidRDefault="00B75417" w:rsidP="005501B7">
      <w:pPr>
        <w:rPr>
          <w:b/>
          <w:bCs/>
        </w:rPr>
      </w:pPr>
    </w:p>
    <w:p w:rsidR="00B75417" w:rsidRDefault="00B75417" w:rsidP="005501B7">
      <w:pPr>
        <w:rPr>
          <w:b/>
          <w:bCs/>
        </w:rPr>
      </w:pPr>
      <w:r>
        <w:rPr>
          <w:noProof/>
        </w:rPr>
        <w:pict>
          <v:line id="_x0000_s1037" style="position:absolute;flip:x;z-index:251659776" from="102pt,4.25pt" to="132pt,31.25pt"/>
        </w:pict>
      </w:r>
      <w:r>
        <w:rPr>
          <w:noProof/>
        </w:rPr>
        <w:pict>
          <v:line id="_x0000_s1038" style="position:absolute;z-index:251662848" from="444pt,4.25pt" to="468pt,31.25pt"/>
        </w:pict>
      </w:r>
      <w:r>
        <w:rPr>
          <w:noProof/>
        </w:rPr>
        <w:pict>
          <v:line id="_x0000_s1039" style="position:absolute;flip:x;z-index:251661824" from="372pt,4.25pt" to="402pt,31.25pt"/>
        </w:pict>
      </w:r>
      <w:r>
        <w:rPr>
          <w:noProof/>
        </w:rPr>
        <w:pict>
          <v:line id="_x0000_s1040" style="position:absolute;z-index:251660800" from="186pt,4.25pt" to="210pt,31.25pt"/>
        </w:pict>
      </w:r>
    </w:p>
    <w:p w:rsidR="00B75417" w:rsidRDefault="00B75417" w:rsidP="005501B7">
      <w:pPr>
        <w:rPr>
          <w:b/>
          <w:bCs/>
        </w:rPr>
      </w:pPr>
    </w:p>
    <w:p w:rsidR="00B75417" w:rsidRDefault="00B75417" w:rsidP="005501B7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12pt;margin-top:3.65pt;width:108pt;height:36pt;z-index:251665920">
            <v:textbox>
              <w:txbxContent>
                <w:p w:rsidR="00B75417" w:rsidRDefault="00B75417"/>
                <w:p w:rsidR="00B75417" w:rsidRDefault="00B75417">
                  <w:r>
                    <w:t>………</w:t>
                  </w:r>
                  <w:r>
                    <w:rPr>
                      <w:b/>
                      <w:bCs/>
                      <w:lang w:val="en-US"/>
                    </w:rPr>
                    <w:t>4</w:t>
                  </w:r>
                  <w:r>
                    <w:t>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6in;margin-top:3.65pt;width:102pt;height:36pt;z-index:251666944">
            <v:textbox>
              <w:txbxContent>
                <w:p w:rsidR="00B75417" w:rsidRDefault="00B75417"/>
                <w:p w:rsidR="00B75417" w:rsidRDefault="00B75417">
                  <w:r>
                    <w:t>………</w:t>
                  </w:r>
                  <w:r>
                    <w:rPr>
                      <w:b/>
                      <w:bCs/>
                      <w:lang w:val="en-US"/>
                    </w:rPr>
                    <w:t>5</w:t>
                  </w:r>
                  <w:r>
                    <w:t>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62pt;margin-top:3.65pt;width:108pt;height:36pt;z-index:251664896">
            <v:textbox>
              <w:txbxContent>
                <w:p w:rsidR="00B75417" w:rsidRDefault="00B75417" w:rsidP="008A3071">
                  <w:pPr>
                    <w:jc w:val="center"/>
                  </w:pPr>
                  <w:r>
                    <w:t>Государственная  Дума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4pt;margin-top:3.65pt;width:96pt;height:36pt;z-index:251663872">
            <v:textbox style="mso-next-textbox:#_x0000_s1044">
              <w:txbxContent>
                <w:p w:rsidR="00B75417" w:rsidRDefault="00B75417"/>
                <w:p w:rsidR="00B75417" w:rsidRDefault="00B75417">
                  <w:r>
                    <w:t>………</w:t>
                  </w:r>
                  <w:r>
                    <w:rPr>
                      <w:b/>
                      <w:bCs/>
                      <w:lang w:val="en-US"/>
                    </w:rPr>
                    <w:t>3</w:t>
                  </w:r>
                  <w:r>
                    <w:t>……….</w:t>
                  </w:r>
                </w:p>
              </w:txbxContent>
            </v:textbox>
          </v:shape>
        </w:pict>
      </w:r>
    </w:p>
    <w:p w:rsidR="00B75417" w:rsidRPr="003E4D5D" w:rsidRDefault="00B75417" w:rsidP="005501B7">
      <w:pPr>
        <w:rPr>
          <w:b/>
          <w:bCs/>
          <w:i/>
          <w:iCs/>
        </w:rPr>
      </w:pPr>
      <w:r>
        <w:t xml:space="preserve">5. </w:t>
      </w:r>
      <w:r w:rsidRPr="003E4D5D">
        <w:rPr>
          <w:b/>
          <w:bCs/>
          <w:i/>
          <w:iCs/>
        </w:rPr>
        <w:t>Найдите в приведенном списке характерные признаки рыночной экономики и укажите цифры, под которыми они указаны.</w:t>
      </w:r>
    </w:p>
    <w:p w:rsidR="00B75417" w:rsidRPr="008E6286" w:rsidRDefault="00B75417" w:rsidP="008E6286">
      <w:pPr>
        <w:ind w:firstLine="708"/>
      </w:pPr>
      <w:r w:rsidRPr="008E6286">
        <w:t>1) контроль со стороны государства над производством</w:t>
      </w:r>
    </w:p>
    <w:p w:rsidR="00B75417" w:rsidRPr="008E6286" w:rsidRDefault="00B75417" w:rsidP="008E6286">
      <w:pPr>
        <w:ind w:firstLine="708"/>
      </w:pPr>
      <w:r w:rsidRPr="008E6286">
        <w:t>2) свободное ценообразование</w:t>
      </w:r>
    </w:p>
    <w:p w:rsidR="00B75417" w:rsidRPr="008E6286" w:rsidRDefault="00B75417" w:rsidP="008E6286">
      <w:pPr>
        <w:ind w:firstLine="708"/>
      </w:pPr>
      <w:r w:rsidRPr="008E6286">
        <w:t>3) экономическая свобода производителей</w:t>
      </w:r>
    </w:p>
    <w:p w:rsidR="00B75417" w:rsidRPr="008E6286" w:rsidRDefault="00B75417" w:rsidP="008E6286">
      <w:pPr>
        <w:ind w:firstLine="708"/>
      </w:pPr>
      <w:r w:rsidRPr="008E6286">
        <w:t>4) преобладание государственной собственности</w:t>
      </w:r>
    </w:p>
    <w:p w:rsidR="00B75417" w:rsidRPr="008E6286" w:rsidRDefault="00B75417" w:rsidP="008E6286">
      <w:pPr>
        <w:ind w:firstLine="708"/>
      </w:pPr>
      <w:r w:rsidRPr="008E6286">
        <w:t>5) централизованное планирование экономики</w:t>
      </w:r>
    </w:p>
    <w:p w:rsidR="00B75417" w:rsidRPr="008E6286" w:rsidRDefault="00B75417" w:rsidP="008E6286">
      <w:pPr>
        <w:ind w:firstLine="708"/>
      </w:pPr>
      <w:r w:rsidRPr="008E6286">
        <w:t>6) разорение убыточных предприятий</w:t>
      </w:r>
    </w:p>
    <w:p w:rsidR="00B75417" w:rsidRDefault="00B75417" w:rsidP="003E4D5D">
      <w:pPr>
        <w:shd w:val="clear" w:color="auto" w:fill="FFFFFF"/>
        <w:spacing w:before="328"/>
        <w:ind w:right="11"/>
        <w:jc w:val="both"/>
        <w:rPr>
          <w:b/>
          <w:bCs/>
          <w:i/>
          <w:iCs/>
          <w:color w:val="000000"/>
          <w:spacing w:val="3"/>
          <w:sz w:val="16"/>
          <w:szCs w:val="16"/>
          <w:lang w:val="en-US"/>
        </w:rPr>
      </w:pPr>
      <w:r w:rsidRPr="008E6286">
        <w:rPr>
          <w:color w:val="000000"/>
          <w:spacing w:val="4"/>
        </w:rPr>
        <w:t>6.</w:t>
      </w:r>
      <w:r w:rsidRPr="009656F0">
        <w:rPr>
          <w:color w:val="000000"/>
          <w:spacing w:val="4"/>
        </w:rPr>
        <w:t xml:space="preserve"> </w:t>
      </w:r>
      <w:r w:rsidRPr="008E6286">
        <w:rPr>
          <w:b/>
          <w:bCs/>
          <w:i/>
          <w:iCs/>
          <w:color w:val="000000"/>
          <w:spacing w:val="4"/>
        </w:rPr>
        <w:t>Установите соответствие между науками</w:t>
      </w:r>
      <w:r w:rsidRPr="009656F0">
        <w:rPr>
          <w:color w:val="000000"/>
          <w:spacing w:val="4"/>
        </w:rPr>
        <w:t xml:space="preserve">, в той или иной степени или </w:t>
      </w:r>
      <w:r w:rsidRPr="009656F0">
        <w:rPr>
          <w:color w:val="000000"/>
          <w:spacing w:val="13"/>
        </w:rPr>
        <w:t xml:space="preserve">ином аспекте изучающими человека, и их краткими описаниями. </w:t>
      </w:r>
      <w:r w:rsidRPr="008E6286">
        <w:rPr>
          <w:b/>
          <w:bCs/>
          <w:i/>
          <w:iCs/>
          <w:color w:val="000000"/>
          <w:spacing w:val="3"/>
        </w:rPr>
        <w:t>К каждой позиции первого столбца подберите соот</w:t>
      </w:r>
      <w:r>
        <w:rPr>
          <w:b/>
          <w:bCs/>
          <w:i/>
          <w:iCs/>
          <w:color w:val="000000"/>
          <w:spacing w:val="3"/>
        </w:rPr>
        <w:t>ветствующие пози</w:t>
      </w:r>
      <w:r>
        <w:rPr>
          <w:b/>
          <w:bCs/>
          <w:i/>
          <w:iCs/>
          <w:color w:val="000000"/>
          <w:spacing w:val="3"/>
        </w:rPr>
        <w:softHyphen/>
        <w:t>ции из второго.</w:t>
      </w:r>
      <w:r w:rsidRPr="004C0CEC">
        <w:rPr>
          <w:b/>
          <w:bCs/>
          <w:i/>
          <w:iCs/>
          <w:color w:val="000000"/>
          <w:spacing w:val="3"/>
          <w:sz w:val="16"/>
          <w:szCs w:val="16"/>
        </w:rPr>
        <w:t xml:space="preserve">     </w:t>
      </w:r>
    </w:p>
    <w:p w:rsidR="00B75417" w:rsidRPr="004C0CEC" w:rsidRDefault="00B75417" w:rsidP="003E4D5D">
      <w:pPr>
        <w:shd w:val="clear" w:color="auto" w:fill="FFFFFF"/>
        <w:spacing w:before="328"/>
        <w:ind w:right="11"/>
        <w:jc w:val="both"/>
        <w:rPr>
          <w:b/>
          <w:bCs/>
          <w:i/>
          <w:iCs/>
          <w:color w:val="000000"/>
          <w:spacing w:val="3"/>
          <w:sz w:val="16"/>
          <w:szCs w:val="16"/>
        </w:rPr>
      </w:pPr>
      <w:r w:rsidRPr="004C0CEC">
        <w:rPr>
          <w:b/>
          <w:bCs/>
          <w:i/>
          <w:iCs/>
          <w:color w:val="000000"/>
          <w:spacing w:val="3"/>
          <w:sz w:val="16"/>
          <w:szCs w:val="16"/>
        </w:rPr>
        <w:t xml:space="preserve">                                                                                                                          </w:t>
      </w:r>
    </w:p>
    <w:tbl>
      <w:tblPr>
        <w:tblW w:w="948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0"/>
        <w:gridCol w:w="7560"/>
      </w:tblGrid>
      <w:tr w:rsidR="00B75417" w:rsidRPr="009656F0">
        <w:trPr>
          <w:trHeight w:hRule="exact" w:val="396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526"/>
            </w:pPr>
            <w:r w:rsidRPr="009656F0">
              <w:rPr>
                <w:color w:val="000000"/>
                <w:spacing w:val="-2"/>
              </w:rPr>
              <w:t>НАУКА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1264"/>
            </w:pPr>
            <w:r w:rsidRPr="009656F0">
              <w:rPr>
                <w:color w:val="000000"/>
                <w:spacing w:val="-1"/>
              </w:rPr>
              <w:t>КРАТКОЕ ОПИСАНИЕ</w:t>
            </w:r>
          </w:p>
        </w:tc>
      </w:tr>
      <w:tr w:rsidR="00B75417" w:rsidRPr="009656F0">
        <w:trPr>
          <w:trHeight w:hRule="exact" w:val="389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29"/>
            </w:pPr>
            <w:r w:rsidRPr="009656F0">
              <w:rPr>
                <w:color w:val="000000"/>
                <w:spacing w:val="2"/>
              </w:rPr>
              <w:t>1. Анатомия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А. </w:t>
            </w:r>
            <w:r w:rsidRPr="009656F0">
              <w:rPr>
                <w:color w:val="000000"/>
                <w:spacing w:val="2"/>
              </w:rPr>
              <w:t>Наука о строении организмов</w:t>
            </w:r>
          </w:p>
        </w:tc>
      </w:tr>
      <w:tr w:rsidR="00B75417" w:rsidRPr="009656F0">
        <w:trPr>
          <w:trHeight w:hRule="exact" w:val="382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14"/>
            </w:pPr>
            <w:r w:rsidRPr="009656F0">
              <w:rPr>
                <w:color w:val="000000"/>
                <w:spacing w:val="2"/>
              </w:rPr>
              <w:t>2. Философия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Б. </w:t>
            </w:r>
            <w:r w:rsidRPr="009656F0">
              <w:rPr>
                <w:color w:val="000000"/>
                <w:spacing w:val="2"/>
              </w:rPr>
              <w:t>Наука о воспитании и обучении</w:t>
            </w:r>
          </w:p>
        </w:tc>
      </w:tr>
      <w:tr w:rsidR="00B75417" w:rsidRPr="009656F0">
        <w:trPr>
          <w:trHeight w:hRule="exact" w:val="382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11"/>
            </w:pPr>
            <w:r w:rsidRPr="009656F0">
              <w:rPr>
                <w:color w:val="000000"/>
                <w:spacing w:val="4"/>
              </w:rPr>
              <w:t>3. Педагогика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В. </w:t>
            </w:r>
            <w:r w:rsidRPr="009656F0">
              <w:rPr>
                <w:color w:val="000000"/>
                <w:spacing w:val="2"/>
              </w:rPr>
              <w:t>Наука об обществе и общественных отношениях</w:t>
            </w:r>
          </w:p>
        </w:tc>
      </w:tr>
      <w:tr w:rsidR="00B75417" w:rsidRPr="009656F0">
        <w:trPr>
          <w:trHeight w:hRule="exact" w:val="396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7"/>
            </w:pPr>
            <w:r w:rsidRPr="009656F0">
              <w:rPr>
                <w:color w:val="000000"/>
                <w:spacing w:val="7"/>
              </w:rPr>
              <w:t>4. Биохимия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Г. </w:t>
            </w:r>
            <w:r w:rsidRPr="009656F0">
              <w:rPr>
                <w:color w:val="000000"/>
                <w:spacing w:val="2"/>
              </w:rPr>
              <w:t>Наука о биологической природе человека</w:t>
            </w:r>
          </w:p>
        </w:tc>
      </w:tr>
      <w:tr w:rsidR="00B75417" w:rsidRPr="009656F0">
        <w:trPr>
          <w:trHeight w:hRule="exact" w:val="634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14"/>
            </w:pPr>
            <w:r w:rsidRPr="009656F0">
              <w:rPr>
                <w:color w:val="000000"/>
                <w:spacing w:val="3"/>
              </w:rPr>
              <w:t>5. Физиология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right="209"/>
              <w:rPr>
                <w:color w:val="000000"/>
                <w:spacing w:val="2"/>
              </w:rPr>
            </w:pPr>
            <w:r w:rsidRPr="009656F0">
              <w:rPr>
                <w:color w:val="000000"/>
                <w:spacing w:val="2"/>
              </w:rPr>
              <w:t xml:space="preserve">Д. Наука о процессах психической деятельности </w:t>
            </w:r>
            <w:r w:rsidRPr="009656F0">
              <w:rPr>
                <w:color w:val="000000"/>
                <w:spacing w:val="2"/>
              </w:rPr>
              <w:softHyphen/>
              <w:t xml:space="preserve"> </w:t>
            </w:r>
          </w:p>
          <w:p w:rsidR="00B75417" w:rsidRPr="009656F0" w:rsidRDefault="00B75417" w:rsidP="005501B7">
            <w:pPr>
              <w:shd w:val="clear" w:color="auto" w:fill="FFFFFF"/>
              <w:ind w:right="209"/>
            </w:pPr>
            <w:r w:rsidRPr="009656F0">
              <w:rPr>
                <w:color w:val="000000"/>
                <w:spacing w:val="2"/>
              </w:rPr>
              <w:t xml:space="preserve">     че</w:t>
            </w:r>
            <w:r w:rsidRPr="009656F0">
              <w:rPr>
                <w:color w:val="000000"/>
                <w:spacing w:val="6"/>
              </w:rPr>
              <w:t>ловека</w:t>
            </w:r>
          </w:p>
        </w:tc>
      </w:tr>
      <w:tr w:rsidR="00B75417" w:rsidRPr="009656F0">
        <w:trPr>
          <w:trHeight w:hRule="exact" w:val="382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4"/>
            </w:pPr>
            <w:r w:rsidRPr="009656F0">
              <w:rPr>
                <w:color w:val="000000"/>
                <w:spacing w:val="3"/>
              </w:rPr>
              <w:t>6. Антропология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  <w:r w:rsidRPr="009656F0">
              <w:rPr>
                <w:color w:val="000000"/>
              </w:rPr>
              <w:t xml:space="preserve">Е. </w:t>
            </w:r>
            <w:r w:rsidRPr="009656F0">
              <w:rPr>
                <w:color w:val="000000"/>
                <w:spacing w:val="4"/>
              </w:rPr>
              <w:t>Наука о функциях и отправлениях организмов</w:t>
            </w:r>
          </w:p>
        </w:tc>
      </w:tr>
      <w:tr w:rsidR="00B75417" w:rsidRPr="009656F0">
        <w:trPr>
          <w:trHeight w:hRule="exact" w:val="348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left="18"/>
            </w:pPr>
            <w:r w:rsidRPr="009656F0">
              <w:rPr>
                <w:color w:val="000000"/>
              </w:rPr>
              <w:t>7. Социология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right="284" w:firstLine="4"/>
            </w:pPr>
            <w:r w:rsidRPr="009656F0">
              <w:rPr>
                <w:color w:val="000000"/>
                <w:spacing w:val="3"/>
              </w:rPr>
              <w:t>Ж. Наука о входящих в состав организмов химиче</w:t>
            </w:r>
            <w:r w:rsidRPr="009656F0">
              <w:rPr>
                <w:color w:val="000000"/>
                <w:spacing w:val="3"/>
              </w:rPr>
              <w:softHyphen/>
            </w:r>
            <w:r w:rsidRPr="009656F0">
              <w:rPr>
                <w:color w:val="000000"/>
                <w:spacing w:val="5"/>
              </w:rPr>
              <w:t>ских веществах</w:t>
            </w:r>
          </w:p>
        </w:tc>
      </w:tr>
      <w:tr w:rsidR="00B75417" w:rsidRPr="009656F0">
        <w:trPr>
          <w:trHeight w:hRule="exact" w:val="704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  <w:r w:rsidRPr="009656F0">
              <w:rPr>
                <w:color w:val="000000"/>
                <w:spacing w:val="4"/>
              </w:rPr>
              <w:t>8. Психология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  <w:ind w:right="162" w:hanging="14"/>
            </w:pPr>
            <w:r w:rsidRPr="009656F0">
              <w:rPr>
                <w:color w:val="000000"/>
                <w:spacing w:val="-22"/>
              </w:rPr>
              <w:t xml:space="preserve">З. </w:t>
            </w:r>
            <w:r w:rsidRPr="009656F0">
              <w:rPr>
                <w:color w:val="000000"/>
                <w:spacing w:val="4"/>
              </w:rPr>
              <w:t>Наука о наиболее общих законах развития природы</w:t>
            </w:r>
            <w:r w:rsidRPr="009656F0">
              <w:rPr>
                <w:color w:val="000000"/>
                <w:spacing w:val="3"/>
              </w:rPr>
              <w:t>, общества и познания</w:t>
            </w:r>
          </w:p>
        </w:tc>
      </w:tr>
    </w:tbl>
    <w:p w:rsidR="00B75417" w:rsidRDefault="00B75417" w:rsidP="008E6286">
      <w:pPr>
        <w:rPr>
          <w:sz w:val="16"/>
          <w:szCs w:val="16"/>
          <w:lang w:val="en-US"/>
        </w:rPr>
      </w:pPr>
      <w:r w:rsidRPr="009656F0">
        <w:t>Запишите в таблицу выбранные буквы</w:t>
      </w:r>
      <w:r>
        <w:t>.</w:t>
      </w:r>
    </w:p>
    <w:p w:rsidR="00B75417" w:rsidRPr="009656F0" w:rsidRDefault="00B75417" w:rsidP="008E6286">
      <w:pPr>
        <w:rPr>
          <w:color w:val="000000"/>
          <w:spacing w:val="-6"/>
        </w:rPr>
      </w:pPr>
      <w:r>
        <w:t xml:space="preserve"> </w:t>
      </w:r>
    </w:p>
    <w:tbl>
      <w:tblPr>
        <w:tblW w:w="0" w:type="auto"/>
        <w:tblInd w:w="175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0"/>
        <w:gridCol w:w="1008"/>
        <w:gridCol w:w="1015"/>
        <w:gridCol w:w="1015"/>
        <w:gridCol w:w="1008"/>
        <w:gridCol w:w="1015"/>
        <w:gridCol w:w="1015"/>
        <w:gridCol w:w="1030"/>
      </w:tblGrid>
      <w:tr w:rsidR="00B75417" w:rsidRPr="009656F0" w:rsidTr="004C0CEC">
        <w:trPr>
          <w:trHeight w:hRule="exact" w:val="410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35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06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10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06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10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13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20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7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3A13BA" w:rsidRDefault="00B75417" w:rsidP="005501B7">
            <w:pPr>
              <w:shd w:val="clear" w:color="auto" w:fill="FFFFFF"/>
              <w:ind w:left="302"/>
              <w:rPr>
                <w:b/>
                <w:bCs/>
              </w:rPr>
            </w:pPr>
            <w:r w:rsidRPr="003A13BA">
              <w:rPr>
                <w:b/>
                <w:bCs/>
                <w:color w:val="000000"/>
              </w:rPr>
              <w:t>8</w:t>
            </w:r>
          </w:p>
        </w:tc>
      </w:tr>
      <w:tr w:rsidR="00B75417" w:rsidRPr="009656F0" w:rsidTr="004C0CEC">
        <w:trPr>
          <w:trHeight w:hRule="exact" w:val="432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417" w:rsidRPr="009656F0" w:rsidRDefault="00B75417" w:rsidP="005501B7">
            <w:pPr>
              <w:shd w:val="clear" w:color="auto" w:fill="FFFFFF"/>
            </w:pPr>
          </w:p>
        </w:tc>
      </w:tr>
    </w:tbl>
    <w:p w:rsidR="00B75417" w:rsidRDefault="00B75417" w:rsidP="005501B7">
      <w:pPr>
        <w:pStyle w:val="NoSpacing"/>
        <w:rPr>
          <w:b/>
          <w:bCs/>
          <w:sz w:val="24"/>
          <w:szCs w:val="24"/>
        </w:rPr>
      </w:pPr>
    </w:p>
    <w:p w:rsidR="00B75417" w:rsidRPr="008E7041" w:rsidRDefault="00B75417" w:rsidP="005501B7">
      <w:pPr>
        <w:pStyle w:val="NoSpacing"/>
        <w:rPr>
          <w:b/>
          <w:bCs/>
          <w:i/>
          <w:iCs/>
          <w:sz w:val="24"/>
          <w:szCs w:val="24"/>
        </w:rPr>
      </w:pPr>
      <w:r w:rsidRPr="008E7041">
        <w:rPr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8E7041">
        <w:rPr>
          <w:b/>
          <w:bCs/>
          <w:i/>
          <w:iCs/>
          <w:sz w:val="24"/>
          <w:szCs w:val="24"/>
        </w:rPr>
        <w:t>Дайте краткое обоснование ряда (что объединяет перечисленные элементы) и укажите, какой из элементов является «лишним»:</w:t>
      </w:r>
    </w:p>
    <w:p w:rsidR="00B75417" w:rsidRDefault="00B75417" w:rsidP="005501B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Медаль ордена «За заслуги перед Отечеством», присвоение звания «Заслуженный учитель Российской Федерации», государственная субсидия по ипотеке, знак отличия «За труд и пользу» Министерства транспорта РФ.</w:t>
      </w:r>
    </w:p>
    <w:p w:rsidR="00B75417" w:rsidRDefault="00B75417" w:rsidP="005501B7">
      <w:pPr>
        <w:jc w:val="both"/>
      </w:pPr>
    </w:p>
    <w:p w:rsidR="00B75417" w:rsidRPr="00160CFE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8.</w:t>
      </w:r>
      <w:r w:rsidRPr="00160CFE">
        <w:rPr>
          <w:b/>
          <w:bCs/>
          <w:i/>
          <w:iCs/>
          <w:sz w:val="24"/>
          <w:szCs w:val="24"/>
        </w:rPr>
        <w:t>Установите соответствие</w:t>
      </w:r>
      <w:r>
        <w:rPr>
          <w:sz w:val="24"/>
          <w:szCs w:val="24"/>
        </w:rPr>
        <w:t xml:space="preserve"> между видом статуса и отдельным социальным статусом: к каждой позиции, данной в первом столбце, подберите соответствующую позицию из второго столбца.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ОТДЕЛЬНЫЕ СОЦИАЛЬНЫЕ                                       ВИДЫ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СТАТУСЫ ЛИЧНОСТИ                                          СТАТУСОВ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1) маргинал                                                                 А) приобретенный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2) белорус                                                                    Б) предписанный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3) председатель профкома</w:t>
      </w:r>
    </w:p>
    <w:tbl>
      <w:tblPr>
        <w:tblpPr w:leftFromText="180" w:rightFromText="180" w:vertAnchor="text" w:horzAnchor="page" w:tblpX="4789" w:tblpY="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2"/>
        <w:gridCol w:w="1062"/>
        <w:gridCol w:w="1062"/>
        <w:gridCol w:w="1062"/>
        <w:gridCol w:w="1062"/>
        <w:gridCol w:w="1062"/>
      </w:tblGrid>
      <w:tr w:rsidR="00B75417">
        <w:trPr>
          <w:trHeight w:val="449"/>
        </w:trPr>
        <w:tc>
          <w:tcPr>
            <w:tcW w:w="1062" w:type="dxa"/>
          </w:tcPr>
          <w:p w:rsidR="00B75417" w:rsidRPr="003A13BA" w:rsidRDefault="00B75417" w:rsidP="000E4D2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3A13B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:rsidR="00B75417" w:rsidRPr="003A13BA" w:rsidRDefault="00B75417" w:rsidP="000E4D2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3A13B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2" w:type="dxa"/>
          </w:tcPr>
          <w:p w:rsidR="00B75417" w:rsidRPr="003A13BA" w:rsidRDefault="00B75417" w:rsidP="000E4D2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3A13B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2" w:type="dxa"/>
          </w:tcPr>
          <w:p w:rsidR="00B75417" w:rsidRPr="003A13BA" w:rsidRDefault="00B75417" w:rsidP="000E4D2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3A13B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2" w:type="dxa"/>
          </w:tcPr>
          <w:p w:rsidR="00B75417" w:rsidRPr="003A13BA" w:rsidRDefault="00B75417" w:rsidP="000E4D2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3A13B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2" w:type="dxa"/>
          </w:tcPr>
          <w:p w:rsidR="00B75417" w:rsidRPr="003A13BA" w:rsidRDefault="00B75417" w:rsidP="000E4D2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3A13BA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75417">
        <w:trPr>
          <w:trHeight w:val="316"/>
        </w:trPr>
        <w:tc>
          <w:tcPr>
            <w:tcW w:w="1062" w:type="dxa"/>
          </w:tcPr>
          <w:p w:rsidR="00B75417" w:rsidRDefault="00B75417" w:rsidP="000E4D2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B75417" w:rsidRDefault="00B75417" w:rsidP="000E4D2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B75417" w:rsidRDefault="00B75417" w:rsidP="000E4D2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B75417" w:rsidRDefault="00B75417" w:rsidP="000E4D2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B75417" w:rsidRDefault="00B75417" w:rsidP="000E4D2A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B75417" w:rsidRDefault="00B75417" w:rsidP="000E4D2A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4) мужчина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5) 16-летний человек</w:t>
      </w:r>
    </w:p>
    <w:p w:rsidR="00B75417" w:rsidRDefault="00B75417" w:rsidP="004F18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6) брат</w:t>
      </w:r>
    </w:p>
    <w:p w:rsidR="00B75417" w:rsidRDefault="00B75417" w:rsidP="004F18E0">
      <w:pPr>
        <w:pStyle w:val="NoSpacing"/>
        <w:rPr>
          <w:sz w:val="24"/>
          <w:szCs w:val="24"/>
        </w:rPr>
      </w:pPr>
    </w:p>
    <w:p w:rsidR="00B75417" w:rsidRDefault="00B75417" w:rsidP="005501B7">
      <w:pPr>
        <w:jc w:val="both"/>
        <w:rPr>
          <w:lang w:val="en-US"/>
        </w:rPr>
      </w:pPr>
    </w:p>
    <w:p w:rsidR="00B75417" w:rsidRDefault="00B75417" w:rsidP="005501B7">
      <w:pPr>
        <w:jc w:val="both"/>
        <w:rPr>
          <w:lang w:val="en-US"/>
        </w:rPr>
      </w:pPr>
    </w:p>
    <w:p w:rsidR="00B75417" w:rsidRPr="004F18E0" w:rsidRDefault="00B75417" w:rsidP="005501B7">
      <w:pPr>
        <w:jc w:val="both"/>
      </w:pPr>
      <w:r>
        <w:t xml:space="preserve">9.  </w:t>
      </w:r>
      <w:r w:rsidRPr="00CA75B2">
        <w:rPr>
          <w:b/>
          <w:bCs/>
          <w:i/>
          <w:iCs/>
        </w:rPr>
        <w:t xml:space="preserve">Прочитайте текст и выполните задания </w:t>
      </w:r>
      <w:r>
        <w:rPr>
          <w:i/>
          <w:iCs/>
        </w:rPr>
        <w:t>9.1-9.3</w:t>
      </w:r>
      <w:r w:rsidRPr="00CA75B2">
        <w:rPr>
          <w:b/>
          <w:bCs/>
          <w:i/>
          <w:iCs/>
        </w:rPr>
        <w:t>.</w:t>
      </w:r>
    </w:p>
    <w:p w:rsidR="00B75417" w:rsidRDefault="00B75417" w:rsidP="005501B7">
      <w:pPr>
        <w:spacing w:before="120" w:after="120"/>
        <w:ind w:firstLine="540"/>
        <w:jc w:val="both"/>
        <w:rPr>
          <w:color w:val="000000"/>
        </w:rPr>
      </w:pPr>
      <w:r>
        <w:rPr>
          <w:color w:val="000000"/>
        </w:rPr>
        <w:t>Понятие «индивид» выражает неделимость, целостность и особенности конкретного субъекта, возникающие уже на ранних ступенях развития жизни… Четкое разграничение понятий «индивид» и «личность» составляет необходимую предпосылку психологического анализа личности.</w:t>
      </w:r>
    </w:p>
    <w:p w:rsidR="00B75417" w:rsidRDefault="00B75417" w:rsidP="005501B7">
      <w:pPr>
        <w:spacing w:before="120" w:after="120"/>
        <w:ind w:firstLine="540"/>
        <w:jc w:val="both"/>
        <w:rPr>
          <w:color w:val="000000"/>
        </w:rPr>
      </w:pPr>
      <w:r>
        <w:rPr>
          <w:color w:val="000000"/>
        </w:rPr>
        <w:t>Наш язык хорошо выражает несовпадение этих понятий: слово «личность» употребляется нами только по отношению к человеку, и притом начиная лишь с некоторого этапа его развития. Мы не говорим «личность животного» или «личность новорожденного». Никто, однако, не затрудняется говорить о животном и о новорожденном как об индивидах, об их индивидуальных особенностях.</w:t>
      </w:r>
    </w:p>
    <w:p w:rsidR="00B75417" w:rsidRDefault="00B75417" w:rsidP="005501B7">
      <w:pPr>
        <w:spacing w:before="120" w:after="120"/>
        <w:ind w:firstLine="540"/>
        <w:jc w:val="both"/>
        <w:rPr>
          <w:color w:val="000000"/>
        </w:rPr>
      </w:pPr>
      <w:r>
        <w:rPr>
          <w:color w:val="000000"/>
        </w:rPr>
        <w:t>Понятие личности, так же как и понятие индивида, выражает целостность субъекта жизни; личность не состоит из кусочков… Но личность представляет собой целостное образование особого рода. Личность не есть целостность, обусловленная генотипически: личностью не родятся, личностью становятся.</w:t>
      </w:r>
    </w:p>
    <w:p w:rsidR="00B75417" w:rsidRDefault="00B75417" w:rsidP="005501B7">
      <w:pPr>
        <w:spacing w:before="120" w:after="120"/>
        <w:ind w:firstLine="540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>А.Н.Леонтьев. Деятельность, сознание, личность. – М., 1977</w:t>
      </w:r>
    </w:p>
    <w:p w:rsidR="00B75417" w:rsidRPr="004F18E0" w:rsidRDefault="00B75417" w:rsidP="004F18E0">
      <w:pPr>
        <w:spacing w:before="120" w:after="120"/>
        <w:jc w:val="both"/>
        <w:rPr>
          <w:b/>
          <w:bCs/>
          <w:i/>
          <w:iCs/>
        </w:rPr>
      </w:pPr>
      <w:r>
        <w:t xml:space="preserve">9.1. </w:t>
      </w:r>
      <w:r w:rsidRPr="004F18E0">
        <w:rPr>
          <w:b/>
          <w:bCs/>
          <w:i/>
          <w:iCs/>
        </w:rPr>
        <w:t xml:space="preserve">Как психолог трактует понятие «индивид»? Приведите пример употребления данного </w:t>
      </w:r>
      <w:r>
        <w:rPr>
          <w:b/>
          <w:bCs/>
          <w:i/>
          <w:iCs/>
        </w:rPr>
        <w:t xml:space="preserve">       </w:t>
      </w:r>
      <w:r w:rsidRPr="004F18E0">
        <w:rPr>
          <w:b/>
          <w:bCs/>
          <w:i/>
          <w:iCs/>
        </w:rPr>
        <w:t>термина.</w:t>
      </w:r>
    </w:p>
    <w:p w:rsidR="00B75417" w:rsidRPr="004F18E0" w:rsidRDefault="00B75417" w:rsidP="004F18E0">
      <w:pPr>
        <w:numPr>
          <w:ilvl w:val="1"/>
          <w:numId w:val="12"/>
        </w:numPr>
        <w:spacing w:before="120" w:after="120"/>
        <w:jc w:val="both"/>
        <w:rPr>
          <w:b/>
          <w:bCs/>
          <w:i/>
          <w:iCs/>
        </w:rPr>
      </w:pPr>
      <w:r>
        <w:t xml:space="preserve"> </w:t>
      </w:r>
      <w:r w:rsidRPr="004F18E0">
        <w:rPr>
          <w:b/>
          <w:bCs/>
          <w:i/>
          <w:iCs/>
        </w:rPr>
        <w:t>Существует ли различие между понятием «индивид» и «личность»? В чем оно?</w:t>
      </w:r>
    </w:p>
    <w:p w:rsidR="00B75417" w:rsidRPr="004F18E0" w:rsidRDefault="00B75417" w:rsidP="004F18E0">
      <w:pPr>
        <w:numPr>
          <w:ilvl w:val="1"/>
          <w:numId w:val="12"/>
        </w:numPr>
        <w:spacing w:before="120" w:after="120"/>
        <w:jc w:val="both"/>
        <w:rPr>
          <w:b/>
          <w:bCs/>
          <w:i/>
          <w:iCs/>
        </w:rPr>
      </w:pPr>
      <w:r>
        <w:t xml:space="preserve"> </w:t>
      </w:r>
      <w:r w:rsidRPr="004F18E0">
        <w:rPr>
          <w:b/>
          <w:bCs/>
          <w:i/>
          <w:iCs/>
        </w:rPr>
        <w:t>В каких случаях понятие личности не может быть использовано? Приведите три примера.</w:t>
      </w:r>
    </w:p>
    <w:p w:rsidR="00B75417" w:rsidRDefault="00B75417" w:rsidP="00F32E73"/>
    <w:p w:rsidR="00B75417" w:rsidRPr="004C0CEC" w:rsidRDefault="00B75417" w:rsidP="004C0CEC">
      <w:pPr>
        <w:numPr>
          <w:ilvl w:val="0"/>
          <w:numId w:val="12"/>
        </w:numPr>
        <w:rPr>
          <w:b/>
          <w:bCs/>
          <w:i/>
          <w:iCs/>
        </w:rPr>
      </w:pPr>
      <w:r w:rsidRPr="004C0CEC">
        <w:rPr>
          <w:b/>
          <w:bCs/>
          <w:i/>
          <w:iCs/>
        </w:rPr>
        <w:t>Решите задачи:</w:t>
      </w:r>
    </w:p>
    <w:p w:rsidR="00B75417" w:rsidRDefault="00B75417" w:rsidP="00C032C2">
      <w:pPr>
        <w:ind w:left="708"/>
        <w:jc w:val="both"/>
      </w:pPr>
      <w:r w:rsidRPr="00D85B72">
        <w:rPr>
          <w:b/>
          <w:bCs/>
        </w:rPr>
        <w:t>10.1</w:t>
      </w:r>
      <w:r>
        <w:t xml:space="preserve">. Блогер Багратионов, заключил с согласия родителей гражданский договор с </w:t>
      </w:r>
    </w:p>
    <w:p w:rsidR="00B75417" w:rsidRDefault="00B75417" w:rsidP="00C032C2">
      <w:pPr>
        <w:jc w:val="both"/>
      </w:pPr>
      <w:r>
        <w:t>молодёжной радиостанцией. Ему недавно исполнилось 16 лет, он хорошо зарабатывает и уже три месяца живёт отдельно от родителей. Друг Багратионова предложил ему «эмансипироваться» и получить полную дееспособность. Родители были против такого решения, поскольку считали своего сына и так слишком самостоятельным для своих лет.</w:t>
      </w:r>
    </w:p>
    <w:p w:rsidR="00B75417" w:rsidRDefault="00B75417" w:rsidP="00C032C2">
      <w:pPr>
        <w:jc w:val="both"/>
        <w:rPr>
          <w:b/>
          <w:bCs/>
          <w:i/>
          <w:iCs/>
        </w:rPr>
      </w:pPr>
      <w:r>
        <w:tab/>
        <w:t xml:space="preserve">1) </w:t>
      </w:r>
      <w:r w:rsidRPr="00C032C2">
        <w:rPr>
          <w:b/>
          <w:bCs/>
          <w:i/>
          <w:iCs/>
        </w:rPr>
        <w:t>Назовите обстоятельства, при которых гражданин может получить гражданскую дееспособность до достижения 18 лет.</w:t>
      </w:r>
    </w:p>
    <w:p w:rsidR="00B75417" w:rsidRPr="00C032C2" w:rsidRDefault="00B75417" w:rsidP="00C032C2">
      <w:pPr>
        <w:jc w:val="both"/>
        <w:rPr>
          <w:b/>
          <w:bCs/>
          <w:i/>
          <w:iCs/>
        </w:rPr>
      </w:pPr>
      <w:r>
        <w:tab/>
        <w:t xml:space="preserve">2) </w:t>
      </w:r>
      <w:r w:rsidRPr="00C032C2">
        <w:rPr>
          <w:b/>
          <w:bCs/>
          <w:i/>
          <w:iCs/>
        </w:rPr>
        <w:t>Соответствует ли случай Багратионова этим обстоятельствам? Свой ответ обоснуйте.</w:t>
      </w:r>
    </w:p>
    <w:p w:rsidR="00B75417" w:rsidRPr="00C032C2" w:rsidRDefault="00B75417" w:rsidP="00C032C2">
      <w:pPr>
        <w:jc w:val="both"/>
        <w:rPr>
          <w:b/>
          <w:bCs/>
          <w:i/>
          <w:iCs/>
        </w:rPr>
      </w:pPr>
      <w:r>
        <w:tab/>
        <w:t xml:space="preserve">3) </w:t>
      </w:r>
      <w:r w:rsidRPr="00C032C2">
        <w:rPr>
          <w:b/>
          <w:bCs/>
          <w:i/>
          <w:iCs/>
        </w:rPr>
        <w:t>Имеет ли значение отсутствие согласия родителей для объявления Багратионова полностью дееспособным? Свой ответ обоснуйте.</w:t>
      </w:r>
    </w:p>
    <w:p w:rsidR="00B75417" w:rsidRPr="00C032C2" w:rsidRDefault="00B75417" w:rsidP="00D85B72">
      <w:pPr>
        <w:jc w:val="both"/>
        <w:rPr>
          <w:b/>
          <w:bCs/>
          <w:i/>
          <w:iCs/>
        </w:rPr>
      </w:pPr>
      <w:r>
        <w:rPr>
          <w:b/>
          <w:bCs/>
        </w:rPr>
        <w:tab/>
      </w:r>
      <w:r>
        <w:t xml:space="preserve">4) </w:t>
      </w:r>
      <w:r w:rsidRPr="00D85B72">
        <w:rPr>
          <w:b/>
          <w:bCs/>
          <w:i/>
          <w:iCs/>
        </w:rPr>
        <w:t xml:space="preserve">Повлияло бы на возможность объявления Багратионова полностью дееспособным, если бы он создал свой бренд одежды и был зарегистрирован в качестве индивидуального предпринимателя? </w:t>
      </w:r>
      <w:r w:rsidRPr="00C032C2">
        <w:rPr>
          <w:b/>
          <w:bCs/>
          <w:i/>
          <w:iCs/>
        </w:rPr>
        <w:t>Свой ответ обоснуйте.</w:t>
      </w:r>
    </w:p>
    <w:p w:rsidR="00B75417" w:rsidRPr="00C032C2" w:rsidRDefault="00B75417" w:rsidP="00C032C2">
      <w:pPr>
        <w:jc w:val="both"/>
      </w:pPr>
    </w:p>
    <w:p w:rsidR="00B75417" w:rsidRDefault="00B75417" w:rsidP="00C032C2">
      <w:pPr>
        <w:jc w:val="both"/>
      </w:pPr>
      <w:r>
        <w:rPr>
          <w:b/>
          <w:bCs/>
        </w:rPr>
        <w:tab/>
        <w:t xml:space="preserve">10.2. </w:t>
      </w:r>
      <w:r>
        <w:t xml:space="preserve">В израильском детском саду родители часто забирали детей с опозданием. Исследователи Ури Гнизи и Альдо Растичини предложили ввести штраф для таких мам и пап. В результате этого число опозданий только увеличилось. </w:t>
      </w:r>
    </w:p>
    <w:p w:rsidR="00B75417" w:rsidRPr="00D85B72" w:rsidRDefault="00B75417" w:rsidP="00D85B72">
      <w:pPr>
        <w:ind w:firstLine="708"/>
        <w:jc w:val="both"/>
        <w:rPr>
          <w:b/>
          <w:bCs/>
          <w:i/>
          <w:iCs/>
        </w:rPr>
      </w:pPr>
      <w:r w:rsidRPr="00D85B72">
        <w:rPr>
          <w:b/>
          <w:bCs/>
          <w:i/>
          <w:iCs/>
        </w:rPr>
        <w:t>Предложите  возможн</w:t>
      </w:r>
      <w:r>
        <w:rPr>
          <w:b/>
          <w:bCs/>
          <w:i/>
          <w:iCs/>
        </w:rPr>
        <w:t>ое</w:t>
      </w:r>
      <w:r w:rsidRPr="00D85B72">
        <w:rPr>
          <w:b/>
          <w:bCs/>
          <w:i/>
          <w:iCs/>
        </w:rPr>
        <w:t xml:space="preserve"> объяснени</w:t>
      </w:r>
      <w:r>
        <w:rPr>
          <w:b/>
          <w:bCs/>
          <w:i/>
          <w:iCs/>
        </w:rPr>
        <w:t>е</w:t>
      </w:r>
      <w:r w:rsidRPr="00D85B72">
        <w:rPr>
          <w:b/>
          <w:bCs/>
          <w:i/>
          <w:iCs/>
        </w:rPr>
        <w:t xml:space="preserve"> обнаруженной закономерности.</w:t>
      </w: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C032C2">
      <w:pPr>
        <w:jc w:val="both"/>
        <w:rPr>
          <w:b/>
          <w:bCs/>
        </w:rPr>
      </w:pPr>
    </w:p>
    <w:p w:rsidR="00B75417" w:rsidRDefault="00B75417" w:rsidP="00D85B72">
      <w:pPr>
        <w:rPr>
          <w:b/>
          <w:bCs/>
        </w:rPr>
      </w:pPr>
    </w:p>
    <w:sectPr w:rsidR="00B75417" w:rsidSect="003E4D5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5F6"/>
    <w:multiLevelType w:val="hybridMultilevel"/>
    <w:tmpl w:val="6E5402E8"/>
    <w:lvl w:ilvl="0" w:tplc="A600D0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01E07"/>
    <w:multiLevelType w:val="hybridMultilevel"/>
    <w:tmpl w:val="B5E21B76"/>
    <w:lvl w:ilvl="0" w:tplc="59987B60">
      <w:start w:val="1"/>
      <w:numFmt w:val="decimal"/>
      <w:isLgl/>
      <w:lvlText w:val="С%1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63E88"/>
    <w:multiLevelType w:val="multilevel"/>
    <w:tmpl w:val="006A30E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4126062C"/>
    <w:multiLevelType w:val="multilevel"/>
    <w:tmpl w:val="24B0CE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4662BD"/>
    <w:multiLevelType w:val="singleLevel"/>
    <w:tmpl w:val="7E724034"/>
    <w:lvl w:ilvl="0">
      <w:start w:val="1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5">
    <w:nsid w:val="42BC6F44"/>
    <w:multiLevelType w:val="hybridMultilevel"/>
    <w:tmpl w:val="CFA6ADDA"/>
    <w:lvl w:ilvl="0" w:tplc="39FCCAEC">
      <w:start w:val="1"/>
      <w:numFmt w:val="decimal"/>
      <w:isLgl/>
      <w:lvlText w:val="С%1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9D7BB8"/>
    <w:multiLevelType w:val="hybridMultilevel"/>
    <w:tmpl w:val="309E8BEE"/>
    <w:lvl w:ilvl="0" w:tplc="295E6DE4">
      <w:start w:val="1"/>
      <w:numFmt w:val="decimal"/>
      <w:lvlText w:val="А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5FE89F4A">
      <w:start w:val="1"/>
      <w:numFmt w:val="decimal"/>
      <w:lvlText w:val="В%2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2" w:tplc="94888CC8">
      <w:start w:val="1"/>
      <w:numFmt w:val="decimal"/>
      <w:isLgl/>
      <w:lvlText w:val="С%3."/>
      <w:lvlJc w:val="left"/>
      <w:pPr>
        <w:tabs>
          <w:tab w:val="num" w:pos="2700"/>
        </w:tabs>
        <w:ind w:left="270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7AB631F6">
      <w:start w:val="1"/>
      <w:numFmt w:val="bullet"/>
      <w:lvlText w:val=""/>
      <w:lvlJc w:val="left"/>
      <w:pPr>
        <w:tabs>
          <w:tab w:val="num" w:pos="2804"/>
        </w:tabs>
        <w:ind w:left="2804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A44D75"/>
    <w:multiLevelType w:val="singleLevel"/>
    <w:tmpl w:val="1FE63F6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791E3821"/>
    <w:multiLevelType w:val="hybridMultilevel"/>
    <w:tmpl w:val="1EDE881C"/>
    <w:lvl w:ilvl="0" w:tplc="A600D0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i w:val="0"/>
        <w:i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0C2"/>
    <w:rsid w:val="000B218A"/>
    <w:rsid w:val="000C5B6A"/>
    <w:rsid w:val="000E4D2A"/>
    <w:rsid w:val="00135B20"/>
    <w:rsid w:val="00154931"/>
    <w:rsid w:val="00160CFE"/>
    <w:rsid w:val="00171A04"/>
    <w:rsid w:val="001806E6"/>
    <w:rsid w:val="001F0B58"/>
    <w:rsid w:val="00212A99"/>
    <w:rsid w:val="00260D53"/>
    <w:rsid w:val="002851FF"/>
    <w:rsid w:val="00291C47"/>
    <w:rsid w:val="002B3D79"/>
    <w:rsid w:val="002C60C2"/>
    <w:rsid w:val="002F672D"/>
    <w:rsid w:val="003229DE"/>
    <w:rsid w:val="00332261"/>
    <w:rsid w:val="00375088"/>
    <w:rsid w:val="003824DD"/>
    <w:rsid w:val="00393796"/>
    <w:rsid w:val="003A13BA"/>
    <w:rsid w:val="003D62CC"/>
    <w:rsid w:val="003E4D5D"/>
    <w:rsid w:val="0040083B"/>
    <w:rsid w:val="004B318F"/>
    <w:rsid w:val="004C0CEC"/>
    <w:rsid w:val="004C4BAD"/>
    <w:rsid w:val="004F18E0"/>
    <w:rsid w:val="00531102"/>
    <w:rsid w:val="005501B7"/>
    <w:rsid w:val="00584E97"/>
    <w:rsid w:val="005C7E8C"/>
    <w:rsid w:val="00602805"/>
    <w:rsid w:val="00630708"/>
    <w:rsid w:val="006D79A8"/>
    <w:rsid w:val="00700282"/>
    <w:rsid w:val="007734ED"/>
    <w:rsid w:val="0077599A"/>
    <w:rsid w:val="007D6E9F"/>
    <w:rsid w:val="007F2F4C"/>
    <w:rsid w:val="00823812"/>
    <w:rsid w:val="008A3071"/>
    <w:rsid w:val="008A695F"/>
    <w:rsid w:val="008E6286"/>
    <w:rsid w:val="008E7041"/>
    <w:rsid w:val="009103C4"/>
    <w:rsid w:val="00915D5C"/>
    <w:rsid w:val="0094575A"/>
    <w:rsid w:val="009552D3"/>
    <w:rsid w:val="00960B27"/>
    <w:rsid w:val="009656F0"/>
    <w:rsid w:val="009A3679"/>
    <w:rsid w:val="009B3346"/>
    <w:rsid w:val="00A12743"/>
    <w:rsid w:val="00A70D3C"/>
    <w:rsid w:val="00A96419"/>
    <w:rsid w:val="00AC476D"/>
    <w:rsid w:val="00AE3843"/>
    <w:rsid w:val="00B0078C"/>
    <w:rsid w:val="00B17F26"/>
    <w:rsid w:val="00B72E0D"/>
    <w:rsid w:val="00B75417"/>
    <w:rsid w:val="00BC16B7"/>
    <w:rsid w:val="00BC33AE"/>
    <w:rsid w:val="00C032C2"/>
    <w:rsid w:val="00C7056D"/>
    <w:rsid w:val="00CA2B9E"/>
    <w:rsid w:val="00CA75B2"/>
    <w:rsid w:val="00CD1E54"/>
    <w:rsid w:val="00D34003"/>
    <w:rsid w:val="00D85B72"/>
    <w:rsid w:val="00D948FB"/>
    <w:rsid w:val="00DC1726"/>
    <w:rsid w:val="00DD29DB"/>
    <w:rsid w:val="00E104AA"/>
    <w:rsid w:val="00EC3966"/>
    <w:rsid w:val="00EE7A7A"/>
    <w:rsid w:val="00EF500D"/>
    <w:rsid w:val="00F0107A"/>
    <w:rsid w:val="00F07614"/>
    <w:rsid w:val="00F32E73"/>
    <w:rsid w:val="00F72B88"/>
    <w:rsid w:val="00FC764E"/>
    <w:rsid w:val="00FF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0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7056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table" w:styleId="TableGrid">
    <w:name w:val="Table Grid"/>
    <w:basedOn w:val="TableNormal"/>
    <w:uiPriority w:val="99"/>
    <w:rsid w:val="00DC172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218</TotalTime>
  <Pages>4</Pages>
  <Words>1451</Words>
  <Characters>8273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cp:lastPrinted>2013-09-15T18:38:00Z</cp:lastPrinted>
  <dcterms:created xsi:type="dcterms:W3CDTF">2013-09-12T19:56:00Z</dcterms:created>
  <dcterms:modified xsi:type="dcterms:W3CDTF">2021-06-03T08:05:00Z</dcterms:modified>
</cp:coreProperties>
</file>